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74671F" w14:paraId="4D4A49AA" w14:textId="77777777" w:rsidTr="00CF7D29">
        <w:trPr>
          <w:trHeight w:val="699"/>
        </w:trPr>
        <w:tc>
          <w:tcPr>
            <w:tcW w:w="9060" w:type="dxa"/>
          </w:tcPr>
          <w:p w14:paraId="6D5F2163" w14:textId="4A01A011" w:rsidR="008829F0" w:rsidRPr="0074671F" w:rsidRDefault="00EF246E" w:rsidP="009C4935">
            <w:pPr>
              <w:rPr>
                <w:i/>
                <w:iCs/>
                <w:sz w:val="24"/>
                <w:szCs w:val="24"/>
                <w:rtl/>
              </w:rPr>
            </w:pPr>
            <w:r w:rsidRPr="0074671F">
              <w:rPr>
                <w:sz w:val="24"/>
                <w:szCs w:val="24"/>
              </w:rPr>
              <w:t xml:space="preserve">Name of Higher Education Institution: </w:t>
            </w:r>
            <w:r w:rsidR="009C4935" w:rsidRPr="0074671F">
              <w:rPr>
                <w:sz w:val="24"/>
                <w:szCs w:val="24"/>
              </w:rPr>
              <w:t>Ferhat Abbas Sétif 1 University</w:t>
            </w:r>
          </w:p>
          <w:p w14:paraId="7590C108" w14:textId="2B204FF6" w:rsidR="00277B9C" w:rsidRPr="0074671F" w:rsidRDefault="00EF246E" w:rsidP="008829F0">
            <w:pPr>
              <w:rPr>
                <w:sz w:val="28"/>
                <w:szCs w:val="28"/>
              </w:rPr>
            </w:pPr>
            <w:r w:rsidRPr="0074671F">
              <w:rPr>
                <w:sz w:val="24"/>
                <w:szCs w:val="24"/>
              </w:rPr>
              <w:t>Department:</w:t>
            </w:r>
            <w:r w:rsidR="009C4935" w:rsidRPr="0074671F">
              <w:rPr>
                <w:sz w:val="24"/>
                <w:szCs w:val="24"/>
              </w:rPr>
              <w:t xml:space="preserve"> Microbiology</w:t>
            </w:r>
          </w:p>
        </w:tc>
      </w:tr>
    </w:tbl>
    <w:p w14:paraId="35F8DF0B" w14:textId="77777777" w:rsidR="00595FC4" w:rsidRPr="0074671F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73C9" w:rsidRPr="0074671F" w14:paraId="1AFEF007" w14:textId="77777777" w:rsidTr="00950DB8">
        <w:tc>
          <w:tcPr>
            <w:tcW w:w="9062" w:type="dxa"/>
            <w:shd w:val="clear" w:color="auto" w:fill="F2F2F2" w:themeFill="background1" w:themeFillShade="F2"/>
          </w:tcPr>
          <w:p w14:paraId="27916C22" w14:textId="77777777" w:rsidR="00EF246E" w:rsidRPr="0074671F" w:rsidRDefault="00EF246E" w:rsidP="00EF246E">
            <w:pPr>
              <w:jc w:val="center"/>
              <w:rPr>
                <w:b/>
                <w:bCs/>
                <w:sz w:val="28"/>
                <w:szCs w:val="28"/>
              </w:rPr>
            </w:pPr>
            <w:r w:rsidRPr="0074671F">
              <w:rPr>
                <w:b/>
                <w:bCs/>
                <w:sz w:val="28"/>
                <w:szCs w:val="28"/>
              </w:rPr>
              <w:t>SYLLABUS OF MATTER</w:t>
            </w:r>
          </w:p>
          <w:p w14:paraId="10EE249A" w14:textId="77777777" w:rsidR="00950DB8" w:rsidRPr="0074671F" w:rsidRDefault="00EF246E" w:rsidP="00EF246E">
            <w:pPr>
              <w:jc w:val="center"/>
              <w:rPr>
                <w:b/>
                <w:bCs/>
              </w:rPr>
            </w:pPr>
            <w:r w:rsidRPr="0074671F">
              <w:rPr>
                <w:b/>
                <w:bCs/>
              </w:rPr>
              <w:t>(</w:t>
            </w:r>
            <w:r w:rsidR="00CF7D29" w:rsidRPr="0074671F">
              <w:rPr>
                <w:b/>
                <w:bCs/>
              </w:rPr>
              <w:t>To</w:t>
            </w:r>
            <w:r w:rsidRPr="0074671F">
              <w:rPr>
                <w:b/>
                <w:bCs/>
              </w:rPr>
              <w:t xml:space="preserve"> be published on the institution's website)</w:t>
            </w:r>
          </w:p>
        </w:tc>
      </w:tr>
      <w:tr w:rsidR="009B73C9" w:rsidRPr="0074671F" w14:paraId="6D920C78" w14:textId="77777777" w:rsidTr="009B73C9">
        <w:tc>
          <w:tcPr>
            <w:tcW w:w="9062" w:type="dxa"/>
          </w:tcPr>
          <w:p w14:paraId="7725509A" w14:textId="5351A5D0" w:rsidR="00494DF0" w:rsidRPr="0074671F" w:rsidRDefault="009C4935" w:rsidP="009C4935">
            <w:pPr>
              <w:jc w:val="center"/>
              <w:rPr>
                <w:sz w:val="36"/>
                <w:szCs w:val="36"/>
              </w:rPr>
            </w:pPr>
            <w:r w:rsidRPr="0074671F">
              <w:rPr>
                <w:sz w:val="36"/>
                <w:szCs w:val="36"/>
              </w:rPr>
              <w:t>Biochemical and Molecular Microbiology Tools</w:t>
            </w:r>
          </w:p>
        </w:tc>
      </w:tr>
    </w:tbl>
    <w:p w14:paraId="16F5406C" w14:textId="77777777" w:rsidR="009B73C9" w:rsidRPr="0074671F" w:rsidRDefault="009B73C9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36"/>
        <w:gridCol w:w="3092"/>
        <w:gridCol w:w="1322"/>
        <w:gridCol w:w="1474"/>
        <w:gridCol w:w="945"/>
        <w:gridCol w:w="917"/>
      </w:tblGrid>
      <w:tr w:rsidR="008A5F23" w:rsidRPr="0074671F" w14:paraId="03B9E553" w14:textId="77777777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9B52734" w14:textId="77777777" w:rsidR="00770375" w:rsidRPr="0074671F" w:rsidRDefault="00EF246E" w:rsidP="0061109B">
            <w:pPr>
              <w:jc w:val="center"/>
              <w:rPr>
                <w:b/>
                <w:bCs/>
              </w:rPr>
            </w:pPr>
            <w:r w:rsidRPr="0074671F">
              <w:rPr>
                <w:sz w:val="32"/>
                <w:szCs w:val="32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14:paraId="15ADEA08" w14:textId="77777777" w:rsidR="00770375" w:rsidRPr="0074671F" w:rsidRDefault="00D0147E" w:rsidP="00CF7D29">
            <w:pPr>
              <w:jc w:val="center"/>
              <w:rPr>
                <w:rStyle w:val="rynqvb"/>
                <w:i/>
                <w:iCs/>
              </w:rPr>
            </w:pPr>
            <w:r w:rsidRPr="0074671F">
              <w:rPr>
                <w:rStyle w:val="rynqvb"/>
                <w:i/>
                <w:iCs/>
              </w:rPr>
              <w:t>Name and Surname</w:t>
            </w:r>
            <w:r w:rsidR="00EF246E" w:rsidRPr="0074671F">
              <w:rPr>
                <w:rStyle w:val="rynqvb"/>
                <w:i/>
                <w:iCs/>
              </w:rPr>
              <w:t xml:space="preserve"> of the teacher</w:t>
            </w:r>
          </w:p>
          <w:p w14:paraId="4BF7FD36" w14:textId="77777777" w:rsidR="00494DF0" w:rsidRPr="0074671F" w:rsidRDefault="00494DF0" w:rsidP="00CF7D2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8A5F23" w:rsidRPr="0074671F" w14:paraId="0422554A" w14:textId="77777777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14:paraId="0D9F596D" w14:textId="77777777" w:rsidR="00770375" w:rsidRPr="0074671F" w:rsidRDefault="00770375" w:rsidP="007F3496">
            <w:pPr>
              <w:jc w:val="center"/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14:paraId="35366DE2" w14:textId="77777777" w:rsidR="00770375" w:rsidRPr="0074671F" w:rsidRDefault="00CF7D29" w:rsidP="00950DB8">
            <w:pPr>
              <w:jc w:val="center"/>
            </w:pPr>
            <w:r w:rsidRPr="0074671F">
              <w:t>Reception of students per week</w:t>
            </w:r>
          </w:p>
        </w:tc>
      </w:tr>
      <w:tr w:rsidR="008A5F23" w:rsidRPr="0074671F" w14:paraId="4FAA47E2" w14:textId="77777777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42EB7B9" w14:textId="77777777" w:rsidR="00770375" w:rsidRPr="0074671F" w:rsidRDefault="00770375" w:rsidP="00950DB8">
            <w:r w:rsidRPr="0074671F">
              <w:t>Email </w:t>
            </w:r>
          </w:p>
        </w:tc>
        <w:tc>
          <w:tcPr>
            <w:tcW w:w="2410" w:type="dxa"/>
            <w:vAlign w:val="center"/>
          </w:tcPr>
          <w:p w14:paraId="7F4B04C0" w14:textId="1399163A" w:rsidR="00494DF0" w:rsidRPr="0074671F" w:rsidRDefault="009C4935" w:rsidP="008829F0">
            <w:pPr>
              <w:rPr>
                <w:sz w:val="16"/>
                <w:szCs w:val="16"/>
              </w:rPr>
            </w:pPr>
            <w:r w:rsidRPr="0074671F">
              <w:rPr>
                <w:sz w:val="24"/>
                <w:szCs w:val="24"/>
              </w:rPr>
              <w:t>rania.boussekine@gmail.com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7C024410" w14:textId="77777777" w:rsidR="00770375" w:rsidRPr="0074671F" w:rsidRDefault="00CF7D29" w:rsidP="00D144DB">
            <w:r w:rsidRPr="0074671F">
              <w:t>Day</w:t>
            </w:r>
            <w:r w:rsidR="00770375" w:rsidRPr="0074671F"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7DFA2600" w14:textId="44939D74" w:rsidR="00770375" w:rsidRPr="0074671F" w:rsidRDefault="009C4935" w:rsidP="00E04AFD">
            <w:r w:rsidRPr="0074671F">
              <w:t>Tuesday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090C883" w14:textId="77777777" w:rsidR="00770375" w:rsidRPr="0074671F" w:rsidRDefault="00CF7D29" w:rsidP="00950DB8">
            <w:r w:rsidRPr="0074671F">
              <w:t>Hour:</w:t>
            </w:r>
          </w:p>
        </w:tc>
        <w:tc>
          <w:tcPr>
            <w:tcW w:w="985" w:type="dxa"/>
            <w:vAlign w:val="center"/>
          </w:tcPr>
          <w:p w14:paraId="4D68FC77" w14:textId="68B377DC" w:rsidR="00770375" w:rsidRPr="0074671F" w:rsidRDefault="009C4935" w:rsidP="006D0532">
            <w:r w:rsidRPr="0074671F">
              <w:t>11-12.30</w:t>
            </w:r>
          </w:p>
        </w:tc>
      </w:tr>
      <w:tr w:rsidR="00CF7D29" w:rsidRPr="0074671F" w14:paraId="0900ED5E" w14:textId="77777777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294888F" w14:textId="77777777" w:rsidR="00CF7D29" w:rsidRPr="0074671F" w:rsidRDefault="00CF7D29" w:rsidP="00CF7D29">
            <w:r w:rsidRPr="0074671F">
              <w:t>Office Phone N°</w:t>
            </w:r>
          </w:p>
        </w:tc>
        <w:tc>
          <w:tcPr>
            <w:tcW w:w="2410" w:type="dxa"/>
            <w:vAlign w:val="center"/>
          </w:tcPr>
          <w:p w14:paraId="2747BF86" w14:textId="15D9CEA9" w:rsidR="00CF7D29" w:rsidRPr="0074671F" w:rsidRDefault="00CF7D29" w:rsidP="00CF7D29">
            <w:pPr>
              <w:rPr>
                <w:i/>
                <w:iCs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068B4EE6" w14:textId="77777777" w:rsidR="00CF7D29" w:rsidRPr="0074671F" w:rsidRDefault="00CF7D29" w:rsidP="00CF7D29">
            <w:r w:rsidRPr="0074671F"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14:paraId="295E9184" w14:textId="1E28D788" w:rsidR="00CF7D29" w:rsidRPr="0074671F" w:rsidRDefault="009C4935" w:rsidP="009C4935">
            <w:r w:rsidRPr="0074671F">
              <w:t>Wednesday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C014521" w14:textId="77777777" w:rsidR="00CF7D29" w:rsidRPr="0074671F" w:rsidRDefault="00CF7D29" w:rsidP="00CF7D29">
            <w:r w:rsidRPr="0074671F">
              <w:t>Hour:</w:t>
            </w:r>
          </w:p>
        </w:tc>
        <w:tc>
          <w:tcPr>
            <w:tcW w:w="985" w:type="dxa"/>
            <w:vAlign w:val="center"/>
          </w:tcPr>
          <w:p w14:paraId="47C5C41A" w14:textId="04EC704B" w:rsidR="00CF7D29" w:rsidRPr="0074671F" w:rsidRDefault="009C4935" w:rsidP="00CF7D29">
            <w:r w:rsidRPr="0074671F">
              <w:t>9.30-11.00</w:t>
            </w:r>
          </w:p>
        </w:tc>
      </w:tr>
      <w:tr w:rsidR="00CF7D29" w:rsidRPr="0074671F" w14:paraId="0DC14C9F" w14:textId="77777777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39EF36A" w14:textId="77777777" w:rsidR="00CF7D29" w:rsidRPr="0074671F" w:rsidRDefault="00CF7D29" w:rsidP="00CF7D29">
            <w:r w:rsidRPr="0074671F">
              <w:t>Secretary Phone</w:t>
            </w:r>
          </w:p>
        </w:tc>
        <w:tc>
          <w:tcPr>
            <w:tcW w:w="2410" w:type="dxa"/>
            <w:vAlign w:val="center"/>
          </w:tcPr>
          <w:p w14:paraId="03ECC8D5" w14:textId="5FD9F957" w:rsidR="00CF7D29" w:rsidRPr="0074671F" w:rsidRDefault="00CF7D29" w:rsidP="00CF7D29">
            <w:pPr>
              <w:rPr>
                <w:i/>
                <w:iCs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2DE14402" w14:textId="77777777" w:rsidR="00CF7D29" w:rsidRPr="0074671F" w:rsidRDefault="00CF7D29" w:rsidP="00CF7D29">
            <w:r w:rsidRPr="0074671F">
              <w:t xml:space="preserve">Day:                         </w:t>
            </w:r>
          </w:p>
        </w:tc>
        <w:tc>
          <w:tcPr>
            <w:tcW w:w="1544" w:type="dxa"/>
            <w:vAlign w:val="center"/>
          </w:tcPr>
          <w:p w14:paraId="35FAD625" w14:textId="0F4CF182" w:rsidR="00CF7D29" w:rsidRPr="0074671F" w:rsidRDefault="00CF7D29" w:rsidP="00CF7D29">
            <w:pPr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2F625FA" w14:textId="77777777" w:rsidR="00CF7D29" w:rsidRPr="0074671F" w:rsidRDefault="00CF7D29" w:rsidP="00CF7D29">
            <w:r w:rsidRPr="0074671F">
              <w:t>Hour:</w:t>
            </w:r>
          </w:p>
        </w:tc>
        <w:tc>
          <w:tcPr>
            <w:tcW w:w="985" w:type="dxa"/>
            <w:vAlign w:val="center"/>
          </w:tcPr>
          <w:p w14:paraId="681BCE2C" w14:textId="397D19A0" w:rsidR="00CF7D29" w:rsidRPr="0074671F" w:rsidRDefault="00CF7D29" w:rsidP="00CF7D29">
            <w:pPr>
              <w:rPr>
                <w:i/>
                <w:iCs/>
              </w:rPr>
            </w:pPr>
          </w:p>
        </w:tc>
      </w:tr>
      <w:tr w:rsidR="008A5F23" w:rsidRPr="0074671F" w14:paraId="1866298A" w14:textId="77777777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BA5330C" w14:textId="77777777" w:rsidR="00770375" w:rsidRPr="0074671F" w:rsidRDefault="00CF7D29" w:rsidP="00950DB8">
            <w:r w:rsidRPr="0074671F">
              <w:t>Other</w:t>
            </w:r>
          </w:p>
        </w:tc>
        <w:tc>
          <w:tcPr>
            <w:tcW w:w="2410" w:type="dxa"/>
            <w:vAlign w:val="center"/>
          </w:tcPr>
          <w:p w14:paraId="1BA4318C" w14:textId="483F778A" w:rsidR="00770375" w:rsidRPr="0074671F" w:rsidRDefault="00770375" w:rsidP="008829F0">
            <w:pPr>
              <w:rPr>
                <w:i/>
                <w:iCs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050D87B4" w14:textId="77777777" w:rsidR="00770375" w:rsidRPr="0074671F" w:rsidRDefault="00770375" w:rsidP="00D144DB">
            <w:r w:rsidRPr="0074671F">
              <w:t>B</w:t>
            </w:r>
            <w:r w:rsidR="00CF7D29" w:rsidRPr="0074671F">
              <w:t>uilding</w:t>
            </w:r>
            <w:r w:rsidRPr="0074671F"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14:paraId="731BAE93" w14:textId="45D9C96A" w:rsidR="00770375" w:rsidRPr="0074671F" w:rsidRDefault="00770375" w:rsidP="00E04AFD">
            <w:pPr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805215C" w14:textId="77777777" w:rsidR="00770375" w:rsidRPr="0074671F" w:rsidRDefault="00CF7D29" w:rsidP="00950DB8">
            <w:r w:rsidRPr="0074671F">
              <w:t>Office</w:t>
            </w:r>
            <w:r w:rsidR="00770375" w:rsidRPr="0074671F">
              <w:t>:</w:t>
            </w:r>
          </w:p>
        </w:tc>
        <w:tc>
          <w:tcPr>
            <w:tcW w:w="985" w:type="dxa"/>
            <w:vAlign w:val="center"/>
          </w:tcPr>
          <w:p w14:paraId="47DD85E3" w14:textId="4F10D102" w:rsidR="00770375" w:rsidRPr="0074671F" w:rsidRDefault="00770375" w:rsidP="00E04AFD">
            <w:pPr>
              <w:rPr>
                <w:i/>
                <w:iCs/>
              </w:rPr>
            </w:pPr>
          </w:p>
        </w:tc>
      </w:tr>
    </w:tbl>
    <w:p w14:paraId="22543EF8" w14:textId="77777777" w:rsidR="009B73C9" w:rsidRPr="0074671F" w:rsidRDefault="009B73C9" w:rsidP="00DB1B06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6"/>
        <w:gridCol w:w="1530"/>
        <w:gridCol w:w="999"/>
        <w:gridCol w:w="871"/>
        <w:gridCol w:w="871"/>
        <w:gridCol w:w="871"/>
        <w:gridCol w:w="873"/>
        <w:gridCol w:w="865"/>
      </w:tblGrid>
      <w:tr w:rsidR="000C19B5" w:rsidRPr="0074671F" w14:paraId="0B2887F8" w14:textId="77777777" w:rsidTr="008264DC">
        <w:tc>
          <w:tcPr>
            <w:tcW w:w="5000" w:type="pct"/>
            <w:gridSpan w:val="8"/>
            <w:vAlign w:val="center"/>
          </w:tcPr>
          <w:p w14:paraId="15006D8A" w14:textId="77777777" w:rsidR="000C19B5" w:rsidRPr="0074671F" w:rsidRDefault="00CF7D29" w:rsidP="00CD0552">
            <w:pPr>
              <w:jc w:val="center"/>
              <w:rPr>
                <w:sz w:val="36"/>
                <w:szCs w:val="36"/>
              </w:rPr>
            </w:pPr>
            <w:r w:rsidRPr="0074671F">
              <w:rPr>
                <w:sz w:val="36"/>
                <w:szCs w:val="36"/>
              </w:rPr>
              <w:t>DIRECTED WORK</w:t>
            </w:r>
          </w:p>
          <w:p w14:paraId="4C76F883" w14:textId="77777777" w:rsidR="009A4FF8" w:rsidRPr="0074671F" w:rsidRDefault="009A4FF8" w:rsidP="00CD0552">
            <w:pPr>
              <w:jc w:val="center"/>
            </w:pPr>
            <w:r w:rsidRPr="0074671F">
              <w:rPr>
                <w:sz w:val="36"/>
                <w:szCs w:val="36"/>
              </w:rPr>
              <w:t>(</w:t>
            </w:r>
            <w:r w:rsidR="00CF7D29" w:rsidRPr="0074671F">
              <w:rPr>
                <w:sz w:val="36"/>
                <w:szCs w:val="36"/>
              </w:rPr>
              <w:t>Reception of students per week</w:t>
            </w:r>
            <w:r w:rsidRPr="0074671F">
              <w:rPr>
                <w:sz w:val="36"/>
                <w:szCs w:val="36"/>
              </w:rPr>
              <w:t>)</w:t>
            </w:r>
          </w:p>
        </w:tc>
      </w:tr>
      <w:tr w:rsidR="000C19B5" w:rsidRPr="0074671F" w14:paraId="6B57B618" w14:textId="77777777" w:rsidTr="009C4935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14:paraId="2CF4E86C" w14:textId="77777777" w:rsidR="000C19B5" w:rsidRPr="0074671F" w:rsidRDefault="00CF7D29" w:rsidP="000C19B5">
            <w:pPr>
              <w:jc w:val="center"/>
            </w:pPr>
            <w:r w:rsidRPr="0074671F">
              <w:t>Surname and first name of the teachers</w:t>
            </w:r>
          </w:p>
        </w:tc>
        <w:tc>
          <w:tcPr>
            <w:tcW w:w="824" w:type="pct"/>
            <w:vMerge w:val="restart"/>
            <w:shd w:val="clear" w:color="auto" w:fill="D9D9D9" w:themeFill="background1" w:themeFillShade="D9"/>
            <w:vAlign w:val="center"/>
          </w:tcPr>
          <w:p w14:paraId="4A853AF8" w14:textId="77777777" w:rsidR="000C19B5" w:rsidRPr="0074671F" w:rsidRDefault="00CF7D29" w:rsidP="000C19B5">
            <w:pPr>
              <w:jc w:val="center"/>
            </w:pPr>
            <w:r w:rsidRPr="0074671F">
              <w:t>Office/ reception room</w:t>
            </w:r>
          </w:p>
        </w:tc>
        <w:tc>
          <w:tcPr>
            <w:tcW w:w="1007" w:type="pct"/>
            <w:gridSpan w:val="2"/>
            <w:shd w:val="clear" w:color="auto" w:fill="D9D9D9" w:themeFill="background1" w:themeFillShade="D9"/>
            <w:vAlign w:val="center"/>
          </w:tcPr>
          <w:p w14:paraId="74341DB9" w14:textId="77777777" w:rsidR="000C19B5" w:rsidRPr="0074671F" w:rsidRDefault="00CF7D29" w:rsidP="00CD0552">
            <w:pPr>
              <w:jc w:val="center"/>
            </w:pPr>
            <w:r w:rsidRPr="0074671F">
              <w:rPr>
                <w:rStyle w:val="rynqvb"/>
              </w:rPr>
              <w:t>Session</w:t>
            </w:r>
            <w:r w:rsidR="000C19B5" w:rsidRPr="0074671F"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14:paraId="0E65360D" w14:textId="77777777" w:rsidR="000C19B5" w:rsidRPr="0074671F" w:rsidRDefault="00CF7D29" w:rsidP="00CD0552">
            <w:pPr>
              <w:jc w:val="center"/>
            </w:pPr>
            <w:r w:rsidRPr="0074671F">
              <w:rPr>
                <w:rStyle w:val="rynqvb"/>
              </w:rPr>
              <w:t>Session</w:t>
            </w:r>
            <w:r w:rsidR="000C19B5" w:rsidRPr="0074671F"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14:paraId="5BD73D4E" w14:textId="77777777" w:rsidR="000C19B5" w:rsidRPr="0074671F" w:rsidRDefault="00CF7D29" w:rsidP="00CD0552">
            <w:pPr>
              <w:jc w:val="center"/>
            </w:pPr>
            <w:r w:rsidRPr="0074671F">
              <w:rPr>
                <w:rStyle w:val="rynqvb"/>
              </w:rPr>
              <w:t>Session</w:t>
            </w:r>
            <w:r w:rsidR="000C19B5" w:rsidRPr="0074671F">
              <w:t>3</w:t>
            </w:r>
          </w:p>
        </w:tc>
      </w:tr>
      <w:tr w:rsidR="009A4FF8" w:rsidRPr="0074671F" w14:paraId="058E5D1E" w14:textId="77777777" w:rsidTr="009C4935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14:paraId="1EF1B1FA" w14:textId="77777777" w:rsidR="000C19B5" w:rsidRPr="0074671F" w:rsidRDefault="000C19B5" w:rsidP="00CD0552">
            <w:pPr>
              <w:jc w:val="center"/>
            </w:pPr>
          </w:p>
        </w:tc>
        <w:tc>
          <w:tcPr>
            <w:tcW w:w="824" w:type="pct"/>
            <w:vMerge/>
            <w:shd w:val="clear" w:color="auto" w:fill="D9D9D9" w:themeFill="background1" w:themeFillShade="D9"/>
            <w:vAlign w:val="center"/>
          </w:tcPr>
          <w:p w14:paraId="39459604" w14:textId="77777777" w:rsidR="000C19B5" w:rsidRPr="0074671F" w:rsidRDefault="000C19B5" w:rsidP="00DB1B06"/>
        </w:tc>
        <w:tc>
          <w:tcPr>
            <w:tcW w:w="538" w:type="pct"/>
            <w:shd w:val="clear" w:color="auto" w:fill="D9D9D9" w:themeFill="background1" w:themeFillShade="D9"/>
            <w:vAlign w:val="center"/>
          </w:tcPr>
          <w:p w14:paraId="3D98FB42" w14:textId="77777777" w:rsidR="000C19B5" w:rsidRPr="0074671F" w:rsidRDefault="00CF7D29" w:rsidP="000C19B5">
            <w:pPr>
              <w:jc w:val="center"/>
            </w:pPr>
            <w:r w:rsidRPr="0074671F"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30EBEAB8" w14:textId="77777777" w:rsidR="000C19B5" w:rsidRPr="0074671F" w:rsidRDefault="00CF7D29" w:rsidP="000C19B5">
            <w:pPr>
              <w:jc w:val="center"/>
            </w:pPr>
            <w:r w:rsidRPr="0074671F">
              <w:t>Hour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65986337" w14:textId="77777777" w:rsidR="000C19B5" w:rsidRPr="0074671F" w:rsidRDefault="00CF7D29" w:rsidP="000C19B5">
            <w:pPr>
              <w:jc w:val="center"/>
            </w:pPr>
            <w:r w:rsidRPr="0074671F"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22233509" w14:textId="77777777" w:rsidR="000C19B5" w:rsidRPr="0074671F" w:rsidRDefault="00CF7D29" w:rsidP="000C19B5">
            <w:pPr>
              <w:jc w:val="center"/>
            </w:pPr>
            <w:r w:rsidRPr="0074671F">
              <w:t>Hour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3BB65E01" w14:textId="77777777" w:rsidR="000C19B5" w:rsidRPr="0074671F" w:rsidRDefault="00CF7D29" w:rsidP="000C19B5">
            <w:pPr>
              <w:jc w:val="center"/>
            </w:pPr>
            <w:r w:rsidRPr="0074671F"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5E412DFE" w14:textId="77777777" w:rsidR="000C19B5" w:rsidRPr="0074671F" w:rsidRDefault="00CF7D29" w:rsidP="000C19B5">
            <w:pPr>
              <w:jc w:val="center"/>
            </w:pPr>
            <w:r w:rsidRPr="0074671F">
              <w:t>Hour</w:t>
            </w:r>
          </w:p>
        </w:tc>
      </w:tr>
      <w:tr w:rsidR="00236309" w:rsidRPr="0074671F" w14:paraId="245B7ACE" w14:textId="77777777" w:rsidTr="009C4935">
        <w:tc>
          <w:tcPr>
            <w:tcW w:w="1295" w:type="pct"/>
            <w:vAlign w:val="center"/>
          </w:tcPr>
          <w:p w14:paraId="4196F455" w14:textId="52E0EF7B" w:rsidR="00236309" w:rsidRPr="0074671F" w:rsidRDefault="009C4935" w:rsidP="006D0532">
            <w:pPr>
              <w:rPr>
                <w:i/>
                <w:iCs/>
              </w:rPr>
            </w:pPr>
            <w:r w:rsidRPr="0074671F">
              <w:t>BOUSSEKINE Rania</w:t>
            </w:r>
            <w:r w:rsidR="00723DA1" w:rsidRPr="0074671F">
              <w:rPr>
                <w:i/>
                <w:i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4671F">
              <w:rPr>
                <w:i/>
                <w:iCs/>
              </w:rPr>
              <w:instrText xml:space="preserve"> FORMTEXT </w:instrText>
            </w:r>
            <w:r w:rsidR="001B7281">
              <w:rPr>
                <w:i/>
                <w:iCs/>
              </w:rPr>
            </w:r>
            <w:r w:rsidR="001B7281">
              <w:rPr>
                <w:i/>
                <w:iCs/>
              </w:rPr>
              <w:fldChar w:fldCharType="separate"/>
            </w:r>
            <w:r w:rsidR="00723DA1" w:rsidRPr="0074671F">
              <w:rPr>
                <w:i/>
                <w:iCs/>
              </w:rPr>
              <w:fldChar w:fldCharType="end"/>
            </w:r>
            <w:bookmarkEnd w:id="0"/>
          </w:p>
        </w:tc>
        <w:tc>
          <w:tcPr>
            <w:tcW w:w="824" w:type="pct"/>
            <w:vAlign w:val="center"/>
          </w:tcPr>
          <w:p w14:paraId="57282FB4" w14:textId="3E514237" w:rsidR="00236309" w:rsidRPr="0074671F" w:rsidRDefault="009C4935" w:rsidP="006D0532">
            <w:pPr>
              <w:jc w:val="center"/>
            </w:pPr>
            <w:r w:rsidRPr="0074671F">
              <w:t>A19</w:t>
            </w:r>
          </w:p>
        </w:tc>
        <w:tc>
          <w:tcPr>
            <w:tcW w:w="538" w:type="pct"/>
            <w:vAlign w:val="center"/>
          </w:tcPr>
          <w:p w14:paraId="3BBAE987" w14:textId="6B5047DC" w:rsidR="00236309" w:rsidRPr="0074671F" w:rsidRDefault="009C4935" w:rsidP="006D0532">
            <w:r w:rsidRPr="0074671F">
              <w:t>Tuesday</w:t>
            </w:r>
          </w:p>
        </w:tc>
        <w:tc>
          <w:tcPr>
            <w:tcW w:w="469" w:type="pct"/>
            <w:vAlign w:val="center"/>
          </w:tcPr>
          <w:p w14:paraId="0C9DB16B" w14:textId="7AAF2FBB" w:rsidR="00236309" w:rsidRPr="0074671F" w:rsidRDefault="009C4935" w:rsidP="00E04AFD">
            <w:r w:rsidRPr="0074671F">
              <w:t>11-12.30</w:t>
            </w:r>
          </w:p>
        </w:tc>
        <w:tc>
          <w:tcPr>
            <w:tcW w:w="469" w:type="pct"/>
            <w:vAlign w:val="center"/>
          </w:tcPr>
          <w:p w14:paraId="18AC1364" w14:textId="77777777" w:rsidR="00236309" w:rsidRPr="0074671F" w:rsidRDefault="00723DA1" w:rsidP="00E04AFD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1C709BAD" w14:textId="77777777" w:rsidR="00236309" w:rsidRPr="0074671F" w:rsidRDefault="00723DA1" w:rsidP="00E04AFD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2711061A" w14:textId="77777777" w:rsidR="00236309" w:rsidRPr="0074671F" w:rsidRDefault="00723DA1" w:rsidP="00E04AFD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5323ED82" w14:textId="77777777" w:rsidR="00236309" w:rsidRPr="0074671F" w:rsidRDefault="00723DA1" w:rsidP="006D0532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236309" w:rsidRPr="0074671F" w14:paraId="1893B38A" w14:textId="77777777" w:rsidTr="009C4935">
        <w:tc>
          <w:tcPr>
            <w:tcW w:w="1295" w:type="pct"/>
            <w:vAlign w:val="center"/>
          </w:tcPr>
          <w:p w14:paraId="6482FDDC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xte17"/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  <w:bookmarkEnd w:id="1"/>
          </w:p>
        </w:tc>
        <w:tc>
          <w:tcPr>
            <w:tcW w:w="824" w:type="pct"/>
            <w:vAlign w:val="center"/>
          </w:tcPr>
          <w:p w14:paraId="1051D6A3" w14:textId="77777777" w:rsidR="00236309" w:rsidRPr="0074671F" w:rsidRDefault="00723DA1" w:rsidP="00236309">
            <w:pPr>
              <w:jc w:val="center"/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538" w:type="pct"/>
            <w:vAlign w:val="center"/>
          </w:tcPr>
          <w:p w14:paraId="2EA3EC67" w14:textId="39D2E616" w:rsidR="00236309" w:rsidRPr="0074671F" w:rsidRDefault="009C4935" w:rsidP="00236309">
            <w:pPr>
              <w:rPr>
                <w:i/>
                <w:iCs/>
              </w:rPr>
            </w:pPr>
            <w:r w:rsidRPr="0074671F">
              <w:t>Wednesday</w:t>
            </w:r>
          </w:p>
        </w:tc>
        <w:tc>
          <w:tcPr>
            <w:tcW w:w="469" w:type="pct"/>
            <w:vAlign w:val="center"/>
          </w:tcPr>
          <w:p w14:paraId="61B1064E" w14:textId="41A0B9D2" w:rsidR="00236309" w:rsidRPr="0074671F" w:rsidRDefault="009C4935" w:rsidP="00236309">
            <w:r w:rsidRPr="0074671F">
              <w:t>9.30-11.00</w:t>
            </w:r>
          </w:p>
        </w:tc>
        <w:tc>
          <w:tcPr>
            <w:tcW w:w="469" w:type="pct"/>
            <w:vAlign w:val="center"/>
          </w:tcPr>
          <w:p w14:paraId="5F4BC4D6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78CB3229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265048BB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7102EEE5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236309" w:rsidRPr="0074671F" w14:paraId="0F1E4AEB" w14:textId="77777777" w:rsidTr="009C4935">
        <w:tc>
          <w:tcPr>
            <w:tcW w:w="1295" w:type="pct"/>
            <w:vAlign w:val="center"/>
          </w:tcPr>
          <w:p w14:paraId="755B81C8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8"/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  <w:bookmarkEnd w:id="2"/>
          </w:p>
        </w:tc>
        <w:tc>
          <w:tcPr>
            <w:tcW w:w="824" w:type="pct"/>
            <w:vAlign w:val="center"/>
          </w:tcPr>
          <w:p w14:paraId="528ECEE4" w14:textId="77777777" w:rsidR="00236309" w:rsidRPr="0074671F" w:rsidRDefault="00723DA1" w:rsidP="00236309">
            <w:pPr>
              <w:jc w:val="center"/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538" w:type="pct"/>
            <w:vAlign w:val="center"/>
          </w:tcPr>
          <w:p w14:paraId="4BA3D6C5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7732A84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4832F9D2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6A6CE65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2848E21E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0F17622E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236309" w:rsidRPr="0074671F" w14:paraId="330EEB13" w14:textId="77777777" w:rsidTr="009C4935">
        <w:tc>
          <w:tcPr>
            <w:tcW w:w="1295" w:type="pct"/>
            <w:vAlign w:val="center"/>
          </w:tcPr>
          <w:p w14:paraId="182CC26F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19"/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  <w:bookmarkEnd w:id="3"/>
          </w:p>
        </w:tc>
        <w:tc>
          <w:tcPr>
            <w:tcW w:w="824" w:type="pct"/>
            <w:vAlign w:val="center"/>
          </w:tcPr>
          <w:p w14:paraId="082BE47C" w14:textId="77777777" w:rsidR="00236309" w:rsidRPr="0074671F" w:rsidRDefault="00723DA1" w:rsidP="00236309">
            <w:pPr>
              <w:jc w:val="center"/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538" w:type="pct"/>
            <w:vAlign w:val="center"/>
          </w:tcPr>
          <w:p w14:paraId="16E91974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078237A8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299DEA92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2A3CA1E8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731C03F7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14D10DE6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236309" w:rsidRPr="0074671F" w14:paraId="11C770C4" w14:textId="77777777" w:rsidTr="009C4935">
        <w:tc>
          <w:tcPr>
            <w:tcW w:w="1295" w:type="pct"/>
            <w:vAlign w:val="center"/>
          </w:tcPr>
          <w:p w14:paraId="5E5D0C6C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4" w:name="Texte20"/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  <w:bookmarkEnd w:id="4"/>
          </w:p>
        </w:tc>
        <w:tc>
          <w:tcPr>
            <w:tcW w:w="824" w:type="pct"/>
            <w:vAlign w:val="center"/>
          </w:tcPr>
          <w:p w14:paraId="32B260E1" w14:textId="77777777" w:rsidR="00236309" w:rsidRPr="0074671F" w:rsidRDefault="00723DA1" w:rsidP="00236309">
            <w:pPr>
              <w:jc w:val="center"/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538" w:type="pct"/>
            <w:vAlign w:val="center"/>
          </w:tcPr>
          <w:p w14:paraId="003B62D2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014AC5EB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2C97819F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4B5469EB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00704187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6D8E93C2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236309" w:rsidRPr="0074671F" w14:paraId="4CDA81D6" w14:textId="77777777" w:rsidTr="009C4935">
        <w:tc>
          <w:tcPr>
            <w:tcW w:w="1295" w:type="pct"/>
            <w:vAlign w:val="center"/>
          </w:tcPr>
          <w:p w14:paraId="2B3DD4D0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824" w:type="pct"/>
            <w:vAlign w:val="center"/>
          </w:tcPr>
          <w:p w14:paraId="7E19FF95" w14:textId="77777777" w:rsidR="00236309" w:rsidRPr="0074671F" w:rsidRDefault="00723DA1" w:rsidP="00236309">
            <w:pPr>
              <w:jc w:val="center"/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538" w:type="pct"/>
            <w:vAlign w:val="center"/>
          </w:tcPr>
          <w:p w14:paraId="466EF708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2A07CA25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07E2B7ED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1FB6A158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3C5860D2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25872671" w14:textId="77777777" w:rsidR="00236309" w:rsidRPr="0074671F" w:rsidRDefault="00723DA1" w:rsidP="00236309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="00236309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</w:tbl>
    <w:p w14:paraId="75B3BED6" w14:textId="77777777" w:rsidR="00770375" w:rsidRPr="0074671F" w:rsidRDefault="00770375" w:rsidP="00DB1B06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4671F" w14:paraId="3972D427" w14:textId="77777777" w:rsidTr="008264DC">
        <w:tc>
          <w:tcPr>
            <w:tcW w:w="5000" w:type="pct"/>
            <w:gridSpan w:val="8"/>
            <w:vAlign w:val="center"/>
          </w:tcPr>
          <w:p w14:paraId="0BAD1E9E" w14:textId="77777777" w:rsidR="000C19B5" w:rsidRPr="0074671F" w:rsidRDefault="00CF7D29" w:rsidP="000C19B5">
            <w:pPr>
              <w:jc w:val="center"/>
              <w:rPr>
                <w:sz w:val="36"/>
                <w:szCs w:val="36"/>
              </w:rPr>
            </w:pPr>
            <w:r w:rsidRPr="0074671F">
              <w:rPr>
                <w:sz w:val="36"/>
                <w:szCs w:val="36"/>
              </w:rPr>
              <w:t>PRACTICAL WORK</w:t>
            </w:r>
          </w:p>
          <w:p w14:paraId="0B7C4514" w14:textId="77777777" w:rsidR="009A4FF8" w:rsidRPr="0074671F" w:rsidRDefault="009A4FF8" w:rsidP="000C19B5">
            <w:pPr>
              <w:jc w:val="center"/>
            </w:pPr>
            <w:r w:rsidRPr="0074671F">
              <w:rPr>
                <w:sz w:val="36"/>
                <w:szCs w:val="36"/>
              </w:rPr>
              <w:t>(</w:t>
            </w:r>
            <w:r w:rsidR="00CF7D29" w:rsidRPr="0074671F">
              <w:rPr>
                <w:sz w:val="36"/>
                <w:szCs w:val="36"/>
              </w:rPr>
              <w:t>Reception of students per week</w:t>
            </w:r>
            <w:r w:rsidRPr="0074671F">
              <w:rPr>
                <w:sz w:val="36"/>
                <w:szCs w:val="36"/>
              </w:rPr>
              <w:t>)</w:t>
            </w:r>
          </w:p>
        </w:tc>
      </w:tr>
      <w:tr w:rsidR="000C19B5" w:rsidRPr="0074671F" w14:paraId="6B88E7A0" w14:textId="77777777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14:paraId="0541A560" w14:textId="77777777" w:rsidR="000C19B5" w:rsidRPr="0074671F" w:rsidRDefault="00CF7D29" w:rsidP="00323CE6">
            <w:pPr>
              <w:jc w:val="center"/>
            </w:pPr>
            <w:r w:rsidRPr="0074671F">
              <w:t>Surname and first name of the teachers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4272191C" w14:textId="77777777" w:rsidR="000C19B5" w:rsidRPr="0074671F" w:rsidRDefault="00CF7D29" w:rsidP="00323CE6">
            <w:pPr>
              <w:jc w:val="center"/>
            </w:pPr>
            <w:r w:rsidRPr="0074671F">
              <w:t>Office/ reception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14:paraId="2E3A1AB8" w14:textId="77777777" w:rsidR="000C19B5" w:rsidRPr="0074671F" w:rsidRDefault="00CF7D29" w:rsidP="00323CE6">
            <w:pPr>
              <w:jc w:val="center"/>
            </w:pPr>
            <w:r w:rsidRPr="0074671F">
              <w:rPr>
                <w:rStyle w:val="rynqvb"/>
              </w:rPr>
              <w:t>Session</w:t>
            </w:r>
            <w:r w:rsidR="000C19B5" w:rsidRPr="0074671F"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14:paraId="061FCCA1" w14:textId="77777777" w:rsidR="000C19B5" w:rsidRPr="0074671F" w:rsidRDefault="00CF7D29" w:rsidP="00323CE6">
            <w:pPr>
              <w:jc w:val="center"/>
            </w:pPr>
            <w:r w:rsidRPr="0074671F">
              <w:rPr>
                <w:rStyle w:val="rynqvb"/>
              </w:rPr>
              <w:t>Session</w:t>
            </w:r>
            <w:r w:rsidR="000C19B5" w:rsidRPr="0074671F"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14:paraId="0CF9F06B" w14:textId="77777777" w:rsidR="000C19B5" w:rsidRPr="0074671F" w:rsidRDefault="00CF7D29" w:rsidP="00323CE6">
            <w:pPr>
              <w:jc w:val="center"/>
            </w:pPr>
            <w:r w:rsidRPr="0074671F">
              <w:rPr>
                <w:rStyle w:val="rynqvb"/>
              </w:rPr>
              <w:t>Session</w:t>
            </w:r>
            <w:r w:rsidR="000C19B5" w:rsidRPr="0074671F">
              <w:t>3</w:t>
            </w:r>
          </w:p>
        </w:tc>
      </w:tr>
      <w:tr w:rsidR="000C19B5" w:rsidRPr="0074671F" w14:paraId="2AEEAF43" w14:textId="77777777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14:paraId="7E2ACC26" w14:textId="77777777" w:rsidR="000C19B5" w:rsidRPr="0074671F" w:rsidRDefault="000C19B5" w:rsidP="00323CE6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4AE6C4B7" w14:textId="77777777" w:rsidR="000C19B5" w:rsidRPr="0074671F" w:rsidRDefault="000C19B5" w:rsidP="00323CE6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12158483" w14:textId="77777777" w:rsidR="000C19B5" w:rsidRPr="0074671F" w:rsidRDefault="00CF7D29" w:rsidP="00323CE6">
            <w:pPr>
              <w:jc w:val="center"/>
            </w:pPr>
            <w:r w:rsidRPr="0074671F"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5E895BDF" w14:textId="77777777" w:rsidR="000C19B5" w:rsidRPr="0074671F" w:rsidRDefault="00CF7D29" w:rsidP="00323CE6">
            <w:pPr>
              <w:jc w:val="center"/>
            </w:pPr>
            <w:r w:rsidRPr="0074671F">
              <w:t>Hour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56966263" w14:textId="77777777" w:rsidR="000C19B5" w:rsidRPr="0074671F" w:rsidRDefault="00CF7D29" w:rsidP="00323CE6">
            <w:pPr>
              <w:jc w:val="center"/>
            </w:pPr>
            <w:r w:rsidRPr="0074671F"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62494AC7" w14:textId="77777777" w:rsidR="000C19B5" w:rsidRPr="0074671F" w:rsidRDefault="00CF7D29" w:rsidP="00323CE6">
            <w:pPr>
              <w:jc w:val="center"/>
            </w:pPr>
            <w:r w:rsidRPr="0074671F">
              <w:t>Hour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30C693D4" w14:textId="77777777" w:rsidR="000C19B5" w:rsidRPr="0074671F" w:rsidRDefault="00CF7D29" w:rsidP="00323CE6">
            <w:pPr>
              <w:jc w:val="center"/>
            </w:pPr>
            <w:r w:rsidRPr="0074671F"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4D21F632" w14:textId="77777777" w:rsidR="000C19B5" w:rsidRPr="0074671F" w:rsidRDefault="00CF7D29" w:rsidP="00323CE6">
            <w:pPr>
              <w:jc w:val="center"/>
            </w:pPr>
            <w:r w:rsidRPr="0074671F">
              <w:t>Hour</w:t>
            </w:r>
          </w:p>
        </w:tc>
      </w:tr>
      <w:tr w:rsidR="00A55690" w:rsidRPr="0074671F" w14:paraId="3F895245" w14:textId="77777777" w:rsidTr="008264DC">
        <w:tc>
          <w:tcPr>
            <w:tcW w:w="1295" w:type="pct"/>
            <w:vAlign w:val="center"/>
          </w:tcPr>
          <w:p w14:paraId="21C661AD" w14:textId="77777777" w:rsidR="00A55690" w:rsidRPr="0074671F" w:rsidRDefault="00723DA1" w:rsidP="006D0532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892" w:type="pct"/>
            <w:vAlign w:val="center"/>
          </w:tcPr>
          <w:p w14:paraId="529DF680" w14:textId="77777777" w:rsidR="00A55690" w:rsidRPr="0074671F" w:rsidRDefault="00723DA1" w:rsidP="00E04AFD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11065F60" w14:textId="77777777" w:rsidR="00A55690" w:rsidRPr="0074671F" w:rsidRDefault="00723DA1" w:rsidP="00E04AFD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3C85954E" w14:textId="77777777" w:rsidR="00A55690" w:rsidRPr="0074671F" w:rsidRDefault="00723DA1" w:rsidP="009E136F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Texte35"/>
            <w:r w:rsidR="00E04AFD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="00E04AFD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  <w:bookmarkEnd w:id="5"/>
          </w:p>
        </w:tc>
        <w:tc>
          <w:tcPr>
            <w:tcW w:w="469" w:type="pct"/>
            <w:vAlign w:val="center"/>
          </w:tcPr>
          <w:p w14:paraId="6BBDAA59" w14:textId="77777777" w:rsidR="00A55690" w:rsidRPr="0074671F" w:rsidRDefault="00723DA1" w:rsidP="009E136F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63D1071" w14:textId="77777777" w:rsidR="00A55690" w:rsidRPr="0074671F" w:rsidRDefault="00723DA1" w:rsidP="009E136F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="001A338C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4FAC9F7C" w14:textId="77777777" w:rsidR="00A55690" w:rsidRPr="0074671F" w:rsidRDefault="00723DA1" w:rsidP="00A55690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2C6F291F" w14:textId="77777777" w:rsidR="00A55690" w:rsidRPr="0074671F" w:rsidRDefault="00723DA1" w:rsidP="00A55690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="00A55690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FC3BB6" w:rsidRPr="0074671F" w14:paraId="1BE98C3A" w14:textId="77777777" w:rsidTr="008264DC">
        <w:tc>
          <w:tcPr>
            <w:tcW w:w="1295" w:type="pct"/>
            <w:vAlign w:val="center"/>
          </w:tcPr>
          <w:p w14:paraId="1225E9E6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892" w:type="pct"/>
            <w:vAlign w:val="center"/>
          </w:tcPr>
          <w:p w14:paraId="538AE54F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128BEFDA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1D7D441B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9AA8557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4DCA4A06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6486A5D7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1C9504E5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FC3BB6" w:rsidRPr="0074671F" w14:paraId="40744041" w14:textId="77777777" w:rsidTr="008264DC">
        <w:tc>
          <w:tcPr>
            <w:tcW w:w="1295" w:type="pct"/>
            <w:vAlign w:val="center"/>
          </w:tcPr>
          <w:p w14:paraId="69B54809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892" w:type="pct"/>
            <w:vAlign w:val="center"/>
          </w:tcPr>
          <w:p w14:paraId="6A997F99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1DC0F3DD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0E58329D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89A75E4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08A9A943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6FCF255C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78D93933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FC3BB6" w:rsidRPr="0074671F" w14:paraId="4755C40D" w14:textId="77777777" w:rsidTr="008264DC">
        <w:tc>
          <w:tcPr>
            <w:tcW w:w="1295" w:type="pct"/>
            <w:vAlign w:val="center"/>
          </w:tcPr>
          <w:p w14:paraId="46D1D8A7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892" w:type="pct"/>
            <w:vAlign w:val="center"/>
          </w:tcPr>
          <w:p w14:paraId="7B714CBD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4499F934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1FA142F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51E5362D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15C33CA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293BA540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703F4C0F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FC3BB6" w:rsidRPr="0074671F" w14:paraId="3A6E2377" w14:textId="77777777" w:rsidTr="008264DC">
        <w:tc>
          <w:tcPr>
            <w:tcW w:w="1295" w:type="pct"/>
            <w:vAlign w:val="center"/>
          </w:tcPr>
          <w:p w14:paraId="404EF014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892" w:type="pct"/>
            <w:vAlign w:val="center"/>
          </w:tcPr>
          <w:p w14:paraId="2F5D0270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1E334DFE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3143D1CE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11D49F16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24E7BAE7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68F9F453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581F0E22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  <w:tr w:rsidR="00FC3BB6" w:rsidRPr="0074671F" w14:paraId="6F1729A6" w14:textId="77777777" w:rsidTr="008264DC">
        <w:tc>
          <w:tcPr>
            <w:tcW w:w="1295" w:type="pct"/>
            <w:vAlign w:val="center"/>
          </w:tcPr>
          <w:p w14:paraId="2E536266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892" w:type="pct"/>
            <w:vAlign w:val="center"/>
          </w:tcPr>
          <w:p w14:paraId="4FF2B88C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2D9EB65E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3CC6F004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36F2A850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162FDD42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4547D86F" w14:textId="77777777" w:rsidR="00FC3BB6" w:rsidRPr="0074671F" w:rsidRDefault="00723DA1" w:rsidP="00FC3BB6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="00FC3BB6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  <w:tc>
          <w:tcPr>
            <w:tcW w:w="466" w:type="pct"/>
            <w:vAlign w:val="center"/>
          </w:tcPr>
          <w:p w14:paraId="704701A6" w14:textId="77777777" w:rsidR="00FC3BB6" w:rsidRPr="0074671F" w:rsidRDefault="00723DA1" w:rsidP="006D0532">
            <w:pPr>
              <w:rPr>
                <w:i/>
                <w:iCs/>
              </w:rPr>
            </w:pPr>
            <w:r w:rsidRPr="0074671F">
              <w:rPr>
                <w:i/>
                <w:iCs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71F">
              <w:rPr>
                <w:i/>
                <w:iCs/>
              </w:rPr>
              <w:instrText xml:space="preserve"> FORMTEXT </w:instrText>
            </w:r>
            <w:r w:rsidRPr="0074671F">
              <w:rPr>
                <w:i/>
                <w:iCs/>
              </w:rPr>
            </w:r>
            <w:r w:rsidRPr="0074671F">
              <w:rPr>
                <w:i/>
                <w:iCs/>
              </w:rPr>
              <w:fldChar w:fldCharType="separate"/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="006D0532" w:rsidRPr="0074671F">
              <w:rPr>
                <w:i/>
                <w:iCs/>
              </w:rPr>
              <w:t> </w:t>
            </w:r>
            <w:r w:rsidRPr="0074671F">
              <w:rPr>
                <w:i/>
                <w:iCs/>
              </w:rPr>
              <w:fldChar w:fldCharType="end"/>
            </w:r>
          </w:p>
        </w:tc>
      </w:tr>
    </w:tbl>
    <w:p w14:paraId="66A5B851" w14:textId="77777777" w:rsidR="00770375" w:rsidRPr="0074671F" w:rsidRDefault="00770375" w:rsidP="00DB1B06"/>
    <w:p w14:paraId="7E9CF4BB" w14:textId="77777777" w:rsidR="00DD0E78" w:rsidRPr="0074671F" w:rsidRDefault="00DD0E78" w:rsidP="00DB1B06"/>
    <w:p w14:paraId="6665AD0E" w14:textId="77777777" w:rsidR="00DD0E78" w:rsidRPr="0074671F" w:rsidRDefault="00DD0E78" w:rsidP="00DB1B06"/>
    <w:p w14:paraId="65ACED7E" w14:textId="77777777" w:rsidR="00DD0E78" w:rsidRPr="0074671F" w:rsidRDefault="00DD0E78" w:rsidP="00DB1B06"/>
    <w:p w14:paraId="361FDAD5" w14:textId="77777777" w:rsidR="00DD0E78" w:rsidRPr="0074671F" w:rsidRDefault="00DD0E78" w:rsidP="00DB1B06"/>
    <w:p w14:paraId="7F1AF1F8" w14:textId="77777777" w:rsidR="00DD0E78" w:rsidRPr="0074671F" w:rsidRDefault="00DD0E78" w:rsidP="00DB1B06"/>
    <w:p w14:paraId="47C1BA11" w14:textId="77777777" w:rsidR="00DD0E78" w:rsidRPr="0074671F" w:rsidRDefault="00DD0E78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4671F" w14:paraId="5F21E180" w14:textId="77777777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6E0C0B7E" w14:textId="77777777" w:rsidR="00950DB8" w:rsidRPr="0074671F" w:rsidRDefault="00CF7D29" w:rsidP="00323CE6">
            <w:pPr>
              <w:jc w:val="center"/>
              <w:rPr>
                <w:b/>
                <w:bCs/>
              </w:rPr>
            </w:pPr>
            <w:r w:rsidRPr="0074671F">
              <w:rPr>
                <w:b/>
                <w:bCs/>
              </w:rPr>
              <w:t>COURSE DESCRIPTION</w:t>
            </w:r>
          </w:p>
        </w:tc>
      </w:tr>
      <w:tr w:rsidR="00494DF0" w:rsidRPr="0074671F" w14:paraId="434AF5AF" w14:textId="77777777" w:rsidTr="008264DC">
        <w:tc>
          <w:tcPr>
            <w:tcW w:w="2547" w:type="dxa"/>
            <w:shd w:val="clear" w:color="auto" w:fill="F2F2F2" w:themeFill="background1" w:themeFillShade="F2"/>
          </w:tcPr>
          <w:p w14:paraId="31D4C7BD" w14:textId="77777777" w:rsidR="00494DF0" w:rsidRPr="0074671F" w:rsidRDefault="00494DF0" w:rsidP="00950DB8">
            <w:r w:rsidRPr="0074671F">
              <w:t>Objective</w:t>
            </w:r>
          </w:p>
        </w:tc>
        <w:tc>
          <w:tcPr>
            <w:tcW w:w="6513" w:type="dxa"/>
          </w:tcPr>
          <w:p w14:paraId="4AFF6823" w14:textId="1F5A6855" w:rsidR="00494DF0" w:rsidRPr="0074671F" w:rsidRDefault="009C4935" w:rsidP="009C4935">
            <w:r w:rsidRPr="0074671F">
              <w:t>The aim of this course is to acquire the techniques and methods used to study and identify microorganisms in their environment.</w:t>
            </w:r>
          </w:p>
        </w:tc>
      </w:tr>
      <w:tr w:rsidR="00494DF0" w:rsidRPr="0074671F" w14:paraId="052CE78F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2DC014CA" w14:textId="77777777" w:rsidR="00494DF0" w:rsidRPr="0074671F" w:rsidRDefault="00494DF0" w:rsidP="0042399D">
            <w:r w:rsidRPr="0074671F">
              <w:t>Unit Teaching Type</w:t>
            </w:r>
          </w:p>
        </w:tc>
        <w:tc>
          <w:tcPr>
            <w:tcW w:w="6513" w:type="dxa"/>
          </w:tcPr>
          <w:p w14:paraId="3CEA5789" w14:textId="3FBF787C" w:rsidR="00494DF0" w:rsidRPr="0074671F" w:rsidRDefault="009C4935" w:rsidP="009C4935">
            <w:r w:rsidRPr="0074671F">
              <w:t>Discovery</w:t>
            </w:r>
          </w:p>
        </w:tc>
      </w:tr>
      <w:tr w:rsidR="00494DF0" w:rsidRPr="0074671F" w14:paraId="7B3801AB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26BC02B0" w14:textId="77777777" w:rsidR="00494DF0" w:rsidRPr="0074671F" w:rsidRDefault="00494DF0" w:rsidP="0042399D">
            <w:r w:rsidRPr="0074671F">
              <w:t>Short content</w:t>
            </w:r>
          </w:p>
        </w:tc>
        <w:tc>
          <w:tcPr>
            <w:tcW w:w="6513" w:type="dxa"/>
          </w:tcPr>
          <w:p w14:paraId="15BFD416" w14:textId="4E68ED9A" w:rsidR="00494DF0" w:rsidRPr="0074671F" w:rsidRDefault="009C4935" w:rsidP="009C4935">
            <w:r w:rsidRPr="0074671F">
              <w:t>Chapter 1. Sampling</w:t>
            </w:r>
            <w:r w:rsidRPr="0074671F">
              <w:br/>
              <w:t>Chapter 2. Microscopic Methods</w:t>
            </w:r>
            <w:r w:rsidRPr="0074671F">
              <w:br/>
              <w:t>Chapter 3. Flow Cytometry (FCM)</w:t>
            </w:r>
            <w:r w:rsidRPr="0074671F">
              <w:br/>
              <w:t>Chapter 4. Antibody Labeling Techniques</w:t>
            </w:r>
            <w:r w:rsidRPr="0074671F">
              <w:br/>
              <w:t>Chapter 5. Laboratory Culture Techniques</w:t>
            </w:r>
            <w:r w:rsidRPr="0074671F">
              <w:br/>
              <w:t>Chapter 6. Molecular Techniques</w:t>
            </w:r>
            <w:r w:rsidRPr="0074671F">
              <w:br/>
              <w:t>Chapter 7. Detection of Microbial Activities</w:t>
            </w:r>
          </w:p>
        </w:tc>
      </w:tr>
      <w:tr w:rsidR="00494DF0" w:rsidRPr="0074671F" w14:paraId="2DC147D2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2EA4E75F" w14:textId="77777777" w:rsidR="00494DF0" w:rsidRPr="0074671F" w:rsidRDefault="00494DF0" w:rsidP="0042399D">
            <w:r w:rsidRPr="0074671F">
              <w:rPr>
                <w:rStyle w:val="rynqvb"/>
              </w:rPr>
              <w:t>Subject Credits</w:t>
            </w:r>
          </w:p>
        </w:tc>
        <w:tc>
          <w:tcPr>
            <w:tcW w:w="6513" w:type="dxa"/>
          </w:tcPr>
          <w:p w14:paraId="074CF0DF" w14:textId="521DC086" w:rsidR="00494DF0" w:rsidRPr="0074671F" w:rsidRDefault="0074671F" w:rsidP="0042399D">
            <w:r w:rsidRPr="0074671F">
              <w:t>4</w:t>
            </w:r>
          </w:p>
        </w:tc>
      </w:tr>
      <w:tr w:rsidR="00494DF0" w:rsidRPr="0074671F" w14:paraId="27C489FF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AED0E97" w14:textId="77777777" w:rsidR="00494DF0" w:rsidRPr="0074671F" w:rsidRDefault="00494DF0" w:rsidP="0042399D">
            <w:r w:rsidRPr="0074671F">
              <w:rPr>
                <w:rStyle w:val="rynqvb"/>
              </w:rPr>
              <w:t>Matter coefficient</w:t>
            </w:r>
          </w:p>
        </w:tc>
        <w:tc>
          <w:tcPr>
            <w:tcW w:w="6513" w:type="dxa"/>
          </w:tcPr>
          <w:p w14:paraId="2355A5C0" w14:textId="5A6FC0E0" w:rsidR="00494DF0" w:rsidRPr="0074671F" w:rsidRDefault="0074671F" w:rsidP="0042399D">
            <w:r w:rsidRPr="0074671F">
              <w:t>2</w:t>
            </w:r>
          </w:p>
        </w:tc>
      </w:tr>
      <w:tr w:rsidR="0042399D" w:rsidRPr="0074671F" w14:paraId="4C3374B5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9EECDE9" w14:textId="77777777" w:rsidR="0042399D" w:rsidRPr="0074671F" w:rsidRDefault="00CF7D29" w:rsidP="0042399D">
            <w:r w:rsidRPr="0074671F"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14:paraId="195E280F" w14:textId="5E412FED" w:rsidR="0042399D" w:rsidRPr="0074671F" w:rsidRDefault="0074671F" w:rsidP="0074671F">
            <w:r w:rsidRPr="0074671F">
              <w:t>25% of the Continuous Assessment grade (5 points out of 20), including class participation and preparation outside the classroom (home study).</w:t>
            </w:r>
          </w:p>
        </w:tc>
      </w:tr>
      <w:tr w:rsidR="0042399D" w:rsidRPr="0074671F" w14:paraId="66D0C98C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D111280" w14:textId="77777777" w:rsidR="0042399D" w:rsidRPr="0074671F" w:rsidRDefault="00CF7D29" w:rsidP="0042399D">
            <w:r w:rsidRPr="0074671F">
              <w:rPr>
                <w:rStyle w:val="rynqvb"/>
              </w:rPr>
              <w:t>Attendance Weighting</w:t>
            </w:r>
          </w:p>
        </w:tc>
        <w:tc>
          <w:tcPr>
            <w:tcW w:w="6513" w:type="dxa"/>
            <w:vAlign w:val="center"/>
          </w:tcPr>
          <w:p w14:paraId="42FFB508" w14:textId="49354D0D" w:rsidR="0042399D" w:rsidRPr="0074671F" w:rsidRDefault="0074671F" w:rsidP="0074671F">
            <w:r w:rsidRPr="0074671F">
              <w:t>15% of the Continuous Assessment grade (3 points out of 20).</w:t>
            </w:r>
          </w:p>
        </w:tc>
      </w:tr>
      <w:tr w:rsidR="0042399D" w:rsidRPr="0074671F" w14:paraId="48B9ED0D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2D0F14C" w14:textId="77777777" w:rsidR="0042399D" w:rsidRPr="0074671F" w:rsidRDefault="00CF7D29" w:rsidP="0042399D">
            <w:r w:rsidRPr="0074671F">
              <w:t>C.C. Average Calculation</w:t>
            </w:r>
          </w:p>
        </w:tc>
        <w:tc>
          <w:tcPr>
            <w:tcW w:w="6513" w:type="dxa"/>
            <w:vAlign w:val="center"/>
          </w:tcPr>
          <w:p w14:paraId="313ED575" w14:textId="77777777" w:rsidR="0074671F" w:rsidRPr="0074671F" w:rsidRDefault="0074671F" w:rsidP="0074671F">
            <w:r w:rsidRPr="0074671F">
              <w:t>Written test (12 points) + Attendance (3 points) + Class participation and preparation outside the classroom (5 points).</w:t>
            </w:r>
          </w:p>
          <w:p w14:paraId="54C5F0F6" w14:textId="66757BC2" w:rsidR="0042399D" w:rsidRPr="0074671F" w:rsidRDefault="0074671F" w:rsidP="0074671F">
            <w:r w:rsidRPr="0074671F">
              <w:t>Final grade = 40% Continuous Assessment + 60% Final Examination.</w:t>
            </w:r>
          </w:p>
        </w:tc>
      </w:tr>
      <w:tr w:rsidR="00E04AFD" w:rsidRPr="0074671F" w14:paraId="0C5F9774" w14:textId="77777777" w:rsidTr="008264DC">
        <w:tc>
          <w:tcPr>
            <w:tcW w:w="2547" w:type="dxa"/>
            <w:shd w:val="clear" w:color="auto" w:fill="F2F2F2" w:themeFill="background1" w:themeFillShade="F2"/>
          </w:tcPr>
          <w:p w14:paraId="1FC7E3D7" w14:textId="77777777" w:rsidR="00E04AFD" w:rsidRPr="0074671F" w:rsidRDefault="00CF7D29" w:rsidP="00E04AFD">
            <w:r w:rsidRPr="0074671F"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14:paraId="527C79F5" w14:textId="6EF5FCB8" w:rsidR="0042399D" w:rsidRPr="0074671F" w:rsidRDefault="0074671F" w:rsidP="0074671F">
            <w:r w:rsidRPr="0074671F">
              <w:t>Master the main microbiological, biochemical, and molecular techniques used to study microorganisms in their ecosystems.</w:t>
            </w:r>
          </w:p>
        </w:tc>
      </w:tr>
    </w:tbl>
    <w:p w14:paraId="4A4202C0" w14:textId="77777777" w:rsidR="00950DB8" w:rsidRPr="0074671F" w:rsidRDefault="00950DB8" w:rsidP="00DB1B06">
      <w:pPr>
        <w:rPr>
          <w:sz w:val="40"/>
          <w:szCs w:val="40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74671F" w14:paraId="2CB13878" w14:textId="77777777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14:paraId="61704FC6" w14:textId="77777777" w:rsidR="007F3496" w:rsidRPr="0074671F" w:rsidRDefault="00CF7D29" w:rsidP="00323CE6">
            <w:pPr>
              <w:jc w:val="center"/>
              <w:rPr>
                <w:b/>
                <w:bCs/>
              </w:rPr>
            </w:pPr>
            <w:r w:rsidRPr="0074671F">
              <w:rPr>
                <w:b/>
                <w:bCs/>
              </w:rPr>
              <w:t>EVALUATION OF CONTINUOUS KNOWLEDGE CONTROLS</w:t>
            </w:r>
          </w:p>
        </w:tc>
      </w:tr>
      <w:tr w:rsidR="00595FC4" w:rsidRPr="0074671F" w14:paraId="3EC4E8FD" w14:textId="77777777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14:paraId="25D02FC2" w14:textId="77777777" w:rsidR="00A54588" w:rsidRPr="0074671F" w:rsidRDefault="00CF7D29" w:rsidP="00A54588">
            <w:pPr>
              <w:jc w:val="center"/>
              <w:rPr>
                <w:b/>
                <w:bCs/>
              </w:rPr>
            </w:pPr>
            <w:r w:rsidRPr="0074671F">
              <w:rPr>
                <w:b/>
                <w:bCs/>
              </w:rPr>
              <w:t>FIRST KNOWLEDGE CHECK</w:t>
            </w:r>
          </w:p>
        </w:tc>
      </w:tr>
      <w:tr w:rsidR="00964296" w:rsidRPr="0074671F" w14:paraId="7A689A6E" w14:textId="77777777" w:rsidTr="00CF7D29">
        <w:tc>
          <w:tcPr>
            <w:tcW w:w="977" w:type="dxa"/>
            <w:vAlign w:val="center"/>
          </w:tcPr>
          <w:p w14:paraId="232AFEA4" w14:textId="77777777" w:rsidR="006B258A" w:rsidRPr="0074671F" w:rsidRDefault="00CF7D29" w:rsidP="00A54588">
            <w:pPr>
              <w:jc w:val="center"/>
            </w:pPr>
            <w:r w:rsidRPr="0074671F">
              <w:t>Day</w:t>
            </w:r>
          </w:p>
        </w:tc>
        <w:tc>
          <w:tcPr>
            <w:tcW w:w="988" w:type="dxa"/>
            <w:vAlign w:val="center"/>
          </w:tcPr>
          <w:p w14:paraId="43778D0E" w14:textId="77777777" w:rsidR="006B258A" w:rsidRPr="0074671F" w:rsidRDefault="00CF7D29" w:rsidP="00A54588">
            <w:pPr>
              <w:jc w:val="center"/>
            </w:pPr>
            <w:r w:rsidRPr="0074671F"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14:paraId="5C6B23C2" w14:textId="77777777" w:rsidR="006B258A" w:rsidRPr="0074671F" w:rsidRDefault="006B258A" w:rsidP="00A54588">
            <w:pPr>
              <w:jc w:val="center"/>
            </w:pPr>
            <w:r w:rsidRPr="0074671F">
              <w:t>Dur</w:t>
            </w:r>
            <w:r w:rsidR="00CF7D29" w:rsidRPr="0074671F">
              <w:t>ation</w:t>
            </w:r>
          </w:p>
        </w:tc>
        <w:tc>
          <w:tcPr>
            <w:tcW w:w="960" w:type="dxa"/>
            <w:vAlign w:val="center"/>
          </w:tcPr>
          <w:p w14:paraId="1547A2DE" w14:textId="77777777" w:rsidR="006B258A" w:rsidRPr="0074671F" w:rsidRDefault="006B258A" w:rsidP="00A54588">
            <w:pPr>
              <w:jc w:val="center"/>
            </w:pPr>
            <w:r w:rsidRPr="0074671F">
              <w:t>Type</w:t>
            </w:r>
            <w:r w:rsidR="00F70E1D" w:rsidRPr="0074671F">
              <w:t xml:space="preserve"> (1)</w:t>
            </w:r>
          </w:p>
        </w:tc>
        <w:tc>
          <w:tcPr>
            <w:tcW w:w="1025" w:type="dxa"/>
            <w:vAlign w:val="center"/>
          </w:tcPr>
          <w:p w14:paraId="783FECDF" w14:textId="77777777" w:rsidR="006B258A" w:rsidRPr="0074671F" w:rsidRDefault="00CF7D29" w:rsidP="00A54588">
            <w:pPr>
              <w:jc w:val="center"/>
            </w:pPr>
            <w:r w:rsidRPr="0074671F">
              <w:t>Author. Docum.</w:t>
            </w:r>
            <w:r w:rsidR="006B258A" w:rsidRPr="0074671F">
              <w:t> </w:t>
            </w:r>
            <w:r w:rsidR="00897F09" w:rsidRPr="0074671F">
              <w:t>(</w:t>
            </w:r>
            <w:r w:rsidRPr="0074671F">
              <w:t>Yes</w:t>
            </w:r>
            <w:r w:rsidR="00897F09" w:rsidRPr="0074671F">
              <w:t>, No)</w:t>
            </w:r>
          </w:p>
        </w:tc>
        <w:tc>
          <w:tcPr>
            <w:tcW w:w="1275" w:type="dxa"/>
            <w:vAlign w:val="center"/>
          </w:tcPr>
          <w:p w14:paraId="476F1921" w14:textId="77777777" w:rsidR="006B258A" w:rsidRPr="0074671F" w:rsidRDefault="00CF7D29" w:rsidP="00A54588">
            <w:pPr>
              <w:jc w:val="center"/>
            </w:pPr>
            <w:r w:rsidRPr="0074671F"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14:paraId="0C23D30B" w14:textId="77777777" w:rsidR="00CF7D29" w:rsidRPr="0074671F" w:rsidRDefault="00CF7D29" w:rsidP="00CF7D29">
            <w:pPr>
              <w:jc w:val="center"/>
            </w:pPr>
            <w:r w:rsidRPr="0074671F">
              <w:t>Exchange after evaluation</w:t>
            </w:r>
          </w:p>
          <w:p w14:paraId="55640E7C" w14:textId="77777777" w:rsidR="00595FC4" w:rsidRPr="0074671F" w:rsidRDefault="00CF7D29" w:rsidP="00CF7D29">
            <w:pPr>
              <w:jc w:val="center"/>
            </w:pPr>
            <w:r w:rsidRPr="0074671F">
              <w:t>(Copy consult. date)</w:t>
            </w:r>
          </w:p>
        </w:tc>
        <w:tc>
          <w:tcPr>
            <w:tcW w:w="1158" w:type="dxa"/>
            <w:vAlign w:val="center"/>
          </w:tcPr>
          <w:p w14:paraId="7A8C7B71" w14:textId="77777777" w:rsidR="006B258A" w:rsidRPr="0074671F" w:rsidRDefault="00CF7D29" w:rsidP="00A54588">
            <w:pPr>
              <w:jc w:val="center"/>
            </w:pPr>
            <w:r w:rsidRPr="0074671F">
              <w:t>Evaluation criteria</w:t>
            </w:r>
            <w:r w:rsidR="00F70E1D" w:rsidRPr="0074671F">
              <w:t>(2)</w:t>
            </w:r>
          </w:p>
        </w:tc>
      </w:tr>
      <w:tr w:rsidR="0074671F" w:rsidRPr="0074671F" w14:paraId="2DFB2318" w14:textId="77777777" w:rsidTr="00CF7D29">
        <w:tc>
          <w:tcPr>
            <w:tcW w:w="977" w:type="dxa"/>
          </w:tcPr>
          <w:p w14:paraId="19F95BE2" w14:textId="7CF9AAB6" w:rsidR="0074671F" w:rsidRPr="0074671F" w:rsidRDefault="0074671F" w:rsidP="0074671F">
            <w:pPr>
              <w:jc w:val="center"/>
            </w:pPr>
            <w:r>
              <w:t>05/05/2026</w:t>
            </w:r>
          </w:p>
        </w:tc>
        <w:tc>
          <w:tcPr>
            <w:tcW w:w="988" w:type="dxa"/>
          </w:tcPr>
          <w:p w14:paraId="0E46B290" w14:textId="1116FDD5" w:rsidR="0074671F" w:rsidRPr="0074671F" w:rsidRDefault="0074671F" w:rsidP="0074671F">
            <w:pPr>
              <w:jc w:val="center"/>
            </w:pPr>
            <w:r w:rsidRPr="00E46AD5">
              <w:t>11</w:t>
            </w:r>
          </w:p>
        </w:tc>
        <w:tc>
          <w:tcPr>
            <w:tcW w:w="1007" w:type="dxa"/>
          </w:tcPr>
          <w:p w14:paraId="493D0066" w14:textId="3A1495A4" w:rsidR="0074671F" w:rsidRPr="0074671F" w:rsidRDefault="0074671F" w:rsidP="0074671F">
            <w:pPr>
              <w:jc w:val="center"/>
            </w:pPr>
            <w:r>
              <w:t>1h</w:t>
            </w:r>
          </w:p>
        </w:tc>
        <w:tc>
          <w:tcPr>
            <w:tcW w:w="960" w:type="dxa"/>
          </w:tcPr>
          <w:p w14:paraId="42BD966F" w14:textId="77777777" w:rsidR="0074671F" w:rsidRDefault="0074671F" w:rsidP="0074671F">
            <w:pPr>
              <w:jc w:val="center"/>
            </w:pPr>
            <w:r>
              <w:t>EX</w:t>
            </w:r>
          </w:p>
          <w:p w14:paraId="7E4102B4" w14:textId="77777777" w:rsidR="0074671F" w:rsidRDefault="0074671F" w:rsidP="0074671F">
            <w:pPr>
              <w:jc w:val="center"/>
            </w:pPr>
          </w:p>
          <w:p w14:paraId="44452AD6" w14:textId="77777777" w:rsidR="0074671F" w:rsidRPr="0074671F" w:rsidRDefault="0074671F" w:rsidP="0074671F">
            <w:pPr>
              <w:jc w:val="center"/>
            </w:pPr>
          </w:p>
        </w:tc>
        <w:tc>
          <w:tcPr>
            <w:tcW w:w="1025" w:type="dxa"/>
          </w:tcPr>
          <w:p w14:paraId="2C892F28" w14:textId="1F11A030" w:rsidR="0074671F" w:rsidRPr="0074671F" w:rsidRDefault="0074671F" w:rsidP="0074671F">
            <w:pPr>
              <w:jc w:val="center"/>
            </w:pPr>
            <w:r>
              <w:t>Non</w:t>
            </w:r>
          </w:p>
        </w:tc>
        <w:tc>
          <w:tcPr>
            <w:tcW w:w="1275" w:type="dxa"/>
          </w:tcPr>
          <w:p w14:paraId="25E2DC16" w14:textId="023B2164" w:rsidR="0074671F" w:rsidRPr="0074671F" w:rsidRDefault="0074671F" w:rsidP="0074671F">
            <w:pPr>
              <w:jc w:val="center"/>
            </w:pPr>
            <w:r>
              <w:t>12</w:t>
            </w:r>
          </w:p>
        </w:tc>
        <w:sdt>
          <w:sdtPr>
            <w:id w:val="701600096"/>
            <w:placeholder>
              <w:docPart w:val="2AC9DE6AC7CB4BCDB2F8ED46057F7EA7"/>
            </w:placeholder>
            <w:date w:fullDate="2026-06-01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14:paraId="0B220792" w14:textId="15E7590F" w:rsidR="0074671F" w:rsidRPr="0074671F" w:rsidRDefault="0074671F" w:rsidP="0074671F">
                <w:pPr>
                  <w:jc w:val="center"/>
                </w:pPr>
                <w:r>
                  <w:t>01/06/2026</w:t>
                </w:r>
              </w:p>
            </w:tc>
          </w:sdtContent>
        </w:sdt>
        <w:tc>
          <w:tcPr>
            <w:tcW w:w="1158" w:type="dxa"/>
          </w:tcPr>
          <w:p w14:paraId="33891BC5" w14:textId="432D44E0" w:rsidR="0074671F" w:rsidRPr="0074671F" w:rsidRDefault="0074671F" w:rsidP="0074671F">
            <w:pPr>
              <w:jc w:val="center"/>
            </w:pPr>
            <w:r>
              <w:t>A, S, AR, R</w:t>
            </w:r>
          </w:p>
        </w:tc>
      </w:tr>
      <w:tr w:rsidR="0074671F" w:rsidRPr="0074671F" w14:paraId="7D5E4F09" w14:textId="77777777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14:paraId="167E10FC" w14:textId="77777777" w:rsidR="0074671F" w:rsidRPr="0074671F" w:rsidRDefault="0074671F" w:rsidP="0074671F">
            <w:pPr>
              <w:jc w:val="center"/>
              <w:rPr>
                <w:b/>
                <w:bCs/>
              </w:rPr>
            </w:pPr>
            <w:r w:rsidRPr="0074671F">
              <w:rPr>
                <w:b/>
                <w:bCs/>
              </w:rPr>
              <w:t>SECOND KNOWLEDGE CHECK</w:t>
            </w:r>
          </w:p>
        </w:tc>
      </w:tr>
      <w:tr w:rsidR="0074671F" w:rsidRPr="0074671F" w14:paraId="361C37C1" w14:textId="77777777" w:rsidTr="00CF7D29">
        <w:tc>
          <w:tcPr>
            <w:tcW w:w="977" w:type="dxa"/>
            <w:vAlign w:val="center"/>
          </w:tcPr>
          <w:p w14:paraId="260B1504" w14:textId="77777777" w:rsidR="0074671F" w:rsidRPr="0074671F" w:rsidRDefault="0074671F" w:rsidP="0074671F">
            <w:pPr>
              <w:jc w:val="center"/>
            </w:pPr>
            <w:r w:rsidRPr="0074671F">
              <w:t>Day</w:t>
            </w:r>
          </w:p>
        </w:tc>
        <w:tc>
          <w:tcPr>
            <w:tcW w:w="988" w:type="dxa"/>
            <w:vAlign w:val="center"/>
          </w:tcPr>
          <w:p w14:paraId="123200F7" w14:textId="77777777" w:rsidR="0074671F" w:rsidRPr="0074671F" w:rsidRDefault="0074671F" w:rsidP="0074671F">
            <w:pPr>
              <w:jc w:val="center"/>
            </w:pPr>
            <w:r w:rsidRPr="0074671F"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14:paraId="235BB449" w14:textId="77777777" w:rsidR="0074671F" w:rsidRPr="0074671F" w:rsidRDefault="0074671F" w:rsidP="0074671F">
            <w:pPr>
              <w:jc w:val="center"/>
            </w:pPr>
            <w:r w:rsidRPr="0074671F">
              <w:t>Duration</w:t>
            </w:r>
          </w:p>
        </w:tc>
        <w:tc>
          <w:tcPr>
            <w:tcW w:w="960" w:type="dxa"/>
            <w:vAlign w:val="center"/>
          </w:tcPr>
          <w:p w14:paraId="102022F9" w14:textId="77777777" w:rsidR="0074671F" w:rsidRPr="0074671F" w:rsidRDefault="0074671F" w:rsidP="0074671F">
            <w:pPr>
              <w:jc w:val="center"/>
            </w:pPr>
            <w:r w:rsidRPr="0074671F">
              <w:t>Type (1)</w:t>
            </w:r>
          </w:p>
        </w:tc>
        <w:tc>
          <w:tcPr>
            <w:tcW w:w="1025" w:type="dxa"/>
            <w:vAlign w:val="center"/>
          </w:tcPr>
          <w:p w14:paraId="3BEA64C0" w14:textId="77777777" w:rsidR="0074671F" w:rsidRPr="0074671F" w:rsidRDefault="0074671F" w:rsidP="0074671F">
            <w:pPr>
              <w:jc w:val="center"/>
            </w:pPr>
            <w:r w:rsidRPr="0074671F">
              <w:t>Author. Docum. (Yes, No)</w:t>
            </w:r>
          </w:p>
        </w:tc>
        <w:tc>
          <w:tcPr>
            <w:tcW w:w="1275" w:type="dxa"/>
            <w:vAlign w:val="center"/>
          </w:tcPr>
          <w:p w14:paraId="2A27FFBB" w14:textId="77777777" w:rsidR="0074671F" w:rsidRPr="0074671F" w:rsidRDefault="0074671F" w:rsidP="0074671F">
            <w:pPr>
              <w:jc w:val="center"/>
            </w:pPr>
            <w:r w:rsidRPr="0074671F"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14:paraId="5B8A6493" w14:textId="77777777" w:rsidR="0074671F" w:rsidRPr="0074671F" w:rsidRDefault="0074671F" w:rsidP="0074671F">
            <w:pPr>
              <w:jc w:val="center"/>
            </w:pPr>
            <w:r w:rsidRPr="0074671F">
              <w:t>Exchange after evaluation</w:t>
            </w:r>
          </w:p>
          <w:p w14:paraId="67414BB8" w14:textId="77777777" w:rsidR="0074671F" w:rsidRPr="0074671F" w:rsidRDefault="0074671F" w:rsidP="0074671F">
            <w:pPr>
              <w:jc w:val="center"/>
            </w:pPr>
            <w:r w:rsidRPr="0074671F">
              <w:t>(Copy consult. date)</w:t>
            </w:r>
          </w:p>
        </w:tc>
        <w:tc>
          <w:tcPr>
            <w:tcW w:w="1158" w:type="dxa"/>
            <w:vAlign w:val="center"/>
          </w:tcPr>
          <w:p w14:paraId="4F02B666" w14:textId="77777777" w:rsidR="0074671F" w:rsidRPr="0074671F" w:rsidRDefault="0074671F" w:rsidP="0074671F">
            <w:pPr>
              <w:jc w:val="center"/>
            </w:pPr>
            <w:r w:rsidRPr="0074671F">
              <w:t>Evaluation criteria (2)</w:t>
            </w:r>
          </w:p>
        </w:tc>
      </w:tr>
      <w:tr w:rsidR="0074671F" w:rsidRPr="001B7281" w14:paraId="37612A85" w14:textId="77777777" w:rsidTr="00CF7D29">
        <w:tc>
          <w:tcPr>
            <w:tcW w:w="977" w:type="dxa"/>
          </w:tcPr>
          <w:p w14:paraId="7393B2A3" w14:textId="77777777" w:rsidR="0074671F" w:rsidRPr="0074671F" w:rsidRDefault="0074671F" w:rsidP="0074671F">
            <w:pPr>
              <w:jc w:val="center"/>
            </w:pPr>
          </w:p>
        </w:tc>
        <w:tc>
          <w:tcPr>
            <w:tcW w:w="988" w:type="dxa"/>
          </w:tcPr>
          <w:p w14:paraId="04391B05" w14:textId="77777777" w:rsidR="0074671F" w:rsidRPr="0074671F" w:rsidRDefault="0074671F" w:rsidP="0074671F">
            <w:pPr>
              <w:jc w:val="center"/>
            </w:pPr>
          </w:p>
        </w:tc>
        <w:tc>
          <w:tcPr>
            <w:tcW w:w="1007" w:type="dxa"/>
          </w:tcPr>
          <w:p w14:paraId="1DCE2F6A" w14:textId="77777777" w:rsidR="0074671F" w:rsidRPr="0074671F" w:rsidRDefault="0074671F" w:rsidP="0074671F">
            <w:pPr>
              <w:jc w:val="center"/>
            </w:pPr>
          </w:p>
        </w:tc>
        <w:tc>
          <w:tcPr>
            <w:tcW w:w="960" w:type="dxa"/>
          </w:tcPr>
          <w:p w14:paraId="09FDA983" w14:textId="77777777" w:rsidR="0074671F" w:rsidRPr="0074671F" w:rsidRDefault="0074671F" w:rsidP="0074671F">
            <w:pPr>
              <w:jc w:val="center"/>
            </w:pPr>
          </w:p>
        </w:tc>
        <w:tc>
          <w:tcPr>
            <w:tcW w:w="1025" w:type="dxa"/>
          </w:tcPr>
          <w:p w14:paraId="635CBC50" w14:textId="77777777" w:rsidR="0074671F" w:rsidRPr="0074671F" w:rsidRDefault="0074671F" w:rsidP="0074671F">
            <w:pPr>
              <w:jc w:val="center"/>
            </w:pPr>
          </w:p>
        </w:tc>
        <w:tc>
          <w:tcPr>
            <w:tcW w:w="1275" w:type="dxa"/>
          </w:tcPr>
          <w:p w14:paraId="77B12BF7" w14:textId="77777777" w:rsidR="0074671F" w:rsidRPr="0074671F" w:rsidRDefault="0074671F" w:rsidP="0074671F">
            <w:pPr>
              <w:jc w:val="center"/>
            </w:pPr>
          </w:p>
        </w:tc>
        <w:sdt>
          <w:sdtPr>
            <w:id w:val="1170598069"/>
            <w:placeholder>
              <w:docPart w:val="4A1FA093840B4CB0B364418A42942BB7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14:paraId="62F099F1" w14:textId="77777777" w:rsidR="0074671F" w:rsidRPr="001B7281" w:rsidRDefault="0074671F" w:rsidP="0074671F">
                <w:pPr>
                  <w:jc w:val="center"/>
                  <w:rPr>
                    <w:lang w:val="fr-FR"/>
                  </w:rPr>
                </w:pPr>
                <w:r w:rsidRPr="001B7281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14:paraId="434E8C17" w14:textId="77777777" w:rsidR="0074671F" w:rsidRPr="001B7281" w:rsidRDefault="0074671F" w:rsidP="0074671F">
            <w:pPr>
              <w:jc w:val="center"/>
              <w:rPr>
                <w:lang w:val="fr-FR"/>
              </w:rPr>
            </w:pPr>
          </w:p>
        </w:tc>
      </w:tr>
    </w:tbl>
    <w:p w14:paraId="25A8F3D4" w14:textId="77777777" w:rsidR="00CF7D29" w:rsidRPr="0074671F" w:rsidRDefault="00CF7D29" w:rsidP="00AC718F">
      <w:pPr>
        <w:pStyle w:val="Paragraphedeliste"/>
        <w:numPr>
          <w:ilvl w:val="0"/>
          <w:numId w:val="16"/>
        </w:numPr>
      </w:pPr>
      <w:r w:rsidRPr="0074671F">
        <w:t>Type: W=Written, IP=Individual Present., CP=Class Present., EX=experiment., MCQ</w:t>
      </w:r>
    </w:p>
    <w:p w14:paraId="5D9ED8BE" w14:textId="77777777" w:rsidR="001D1D3B" w:rsidRPr="0074671F" w:rsidRDefault="00CF7D29" w:rsidP="00AC718F">
      <w:pPr>
        <w:pStyle w:val="Paragraphedeliste"/>
        <w:numPr>
          <w:ilvl w:val="0"/>
          <w:numId w:val="16"/>
        </w:numPr>
      </w:pPr>
      <w:r w:rsidRPr="0074671F">
        <w:t>Evaluation criteria: A=Analysis, S=Synthesis, AR=Argumentation, AP=Approach, R=Results</w:t>
      </w:r>
    </w:p>
    <w:p w14:paraId="31EDCADD" w14:textId="77777777" w:rsidR="001D1D3B" w:rsidRPr="0074671F" w:rsidRDefault="001D1D3B" w:rsidP="00D144D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4671F" w14:paraId="4430FD65" w14:textId="77777777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A8C51F6" w14:textId="77777777" w:rsidR="00D144DB" w:rsidRPr="0074671F" w:rsidRDefault="00DD0E78" w:rsidP="00323CE6">
            <w:pPr>
              <w:jc w:val="center"/>
              <w:rPr>
                <w:b/>
                <w:bCs/>
              </w:rPr>
            </w:pPr>
            <w:r w:rsidRPr="0074671F">
              <w:rPr>
                <w:b/>
                <w:bCs/>
              </w:rPr>
              <w:t>EQUIPMENT AND MATERIALS USED</w:t>
            </w:r>
          </w:p>
        </w:tc>
      </w:tr>
      <w:tr w:rsidR="0042399D" w:rsidRPr="0074671F" w14:paraId="36B10F9A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2675D9EB" w14:textId="77777777" w:rsidR="0042399D" w:rsidRPr="0074671F" w:rsidRDefault="00DD0E78" w:rsidP="0042399D">
            <w:r w:rsidRPr="0074671F">
              <w:t>Platform addresses</w:t>
            </w:r>
          </w:p>
        </w:tc>
        <w:tc>
          <w:tcPr>
            <w:tcW w:w="6938" w:type="dxa"/>
          </w:tcPr>
          <w:p w14:paraId="1235D820" w14:textId="542775CE" w:rsidR="0042399D" w:rsidRPr="0074671F" w:rsidRDefault="0074671F" w:rsidP="0074671F">
            <w:r w:rsidRPr="0074671F">
              <w:t>University learning management platform (Moodle): for providing course materials and learning resources.</w:t>
            </w:r>
          </w:p>
        </w:tc>
      </w:tr>
      <w:tr w:rsidR="0042399D" w:rsidRPr="0074671F" w14:paraId="4196D16A" w14:textId="77777777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14:paraId="41B067D4" w14:textId="77777777" w:rsidR="0042399D" w:rsidRPr="0074671F" w:rsidRDefault="00DD0E78" w:rsidP="0042399D">
            <w:r w:rsidRPr="0074671F">
              <w:rPr>
                <w:rStyle w:val="rynqvb"/>
              </w:rPr>
              <w:lastRenderedPageBreak/>
              <w:t>Application names (Web, local network)</w:t>
            </w:r>
          </w:p>
        </w:tc>
        <w:tc>
          <w:tcPr>
            <w:tcW w:w="6938" w:type="dxa"/>
          </w:tcPr>
          <w:p w14:paraId="278C0489" w14:textId="2A9D3B64" w:rsidR="0042399D" w:rsidRPr="0074671F" w:rsidRDefault="0074671F" w:rsidP="0074671F">
            <w:r w:rsidRPr="0074671F">
              <w:t>NCBI (BLAST Nucleotide), BioNumerics, and MEGA.</w:t>
            </w:r>
          </w:p>
        </w:tc>
      </w:tr>
      <w:tr w:rsidR="0042399D" w:rsidRPr="0074671F" w14:paraId="1BE3BC4B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51EC9A96" w14:textId="77777777" w:rsidR="0042399D" w:rsidRPr="0074671F" w:rsidRDefault="00DD0E78" w:rsidP="0042399D">
            <w:r w:rsidRPr="0074671F">
              <w:t>Handouts</w:t>
            </w:r>
          </w:p>
        </w:tc>
        <w:tc>
          <w:tcPr>
            <w:tcW w:w="6938" w:type="dxa"/>
          </w:tcPr>
          <w:p w14:paraId="7CF3467A" w14:textId="69FB8013" w:rsidR="00606FA1" w:rsidRPr="0074671F" w:rsidRDefault="0074671F" w:rsidP="0074671F">
            <w:r w:rsidRPr="0074671F">
              <w:t>Course handouts distributed to students.</w:t>
            </w:r>
          </w:p>
        </w:tc>
      </w:tr>
      <w:tr w:rsidR="0042399D" w:rsidRPr="0074671F" w14:paraId="7E9E9BD4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0ABB5A66" w14:textId="77777777" w:rsidR="0042399D" w:rsidRPr="0074671F" w:rsidRDefault="00DD0E78" w:rsidP="0042399D">
            <w:r w:rsidRPr="0074671F"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14:paraId="5087A3AA" w14:textId="0B1F8E4A" w:rsidR="00606FA1" w:rsidRPr="0074671F" w:rsidRDefault="0074671F" w:rsidP="0074671F">
            <w:r w:rsidRPr="0074671F">
              <w:t>Computers equipped with molecular biology software (computer laboratory).</w:t>
            </w:r>
          </w:p>
        </w:tc>
      </w:tr>
      <w:tr w:rsidR="0042399D" w:rsidRPr="0074671F" w14:paraId="0A38873A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25CD0383" w14:textId="77777777" w:rsidR="0042399D" w:rsidRPr="0074671F" w:rsidRDefault="00DD0E78" w:rsidP="0042399D">
            <w:r w:rsidRPr="0074671F"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14:paraId="450C76DB" w14:textId="3F692892" w:rsidR="00606FA1" w:rsidRPr="0074671F" w:rsidRDefault="0074671F" w:rsidP="0042399D">
            <w:r>
              <w:t>/</w:t>
            </w:r>
          </w:p>
        </w:tc>
      </w:tr>
      <w:tr w:rsidR="0042399D" w:rsidRPr="0074671F" w14:paraId="5C0C84B6" w14:textId="77777777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14:paraId="35A8837A" w14:textId="77777777" w:rsidR="0042399D" w:rsidRPr="0074671F" w:rsidRDefault="00DD0E78" w:rsidP="0042399D">
            <w:r w:rsidRPr="0074671F">
              <w:t>Field trip equipment</w:t>
            </w:r>
          </w:p>
        </w:tc>
        <w:tc>
          <w:tcPr>
            <w:tcW w:w="6938" w:type="dxa"/>
          </w:tcPr>
          <w:p w14:paraId="1CC8BD22" w14:textId="6CD75507" w:rsidR="00606FA1" w:rsidRPr="0074671F" w:rsidRDefault="0074671F" w:rsidP="0042399D">
            <w:r>
              <w:t xml:space="preserve">Bus </w:t>
            </w:r>
          </w:p>
        </w:tc>
      </w:tr>
    </w:tbl>
    <w:p w14:paraId="674C1F45" w14:textId="77777777" w:rsidR="00D144DB" w:rsidRPr="0074671F" w:rsidRDefault="00D144DB" w:rsidP="00D144DB"/>
    <w:p w14:paraId="6E587C25" w14:textId="77777777" w:rsidR="008264DC" w:rsidRPr="0074671F" w:rsidRDefault="008264DC" w:rsidP="00D144DB"/>
    <w:p w14:paraId="539F8EBA" w14:textId="77777777" w:rsidR="008264DC" w:rsidRPr="0074671F" w:rsidRDefault="008264DC" w:rsidP="00D144DB">
      <w:pPr>
        <w:rPr>
          <w:rtl/>
        </w:rPr>
      </w:pPr>
    </w:p>
    <w:p w14:paraId="2B335601" w14:textId="77777777" w:rsidR="00A2507A" w:rsidRPr="0074671F" w:rsidRDefault="00A2507A" w:rsidP="00D144DB">
      <w:pPr>
        <w:rPr>
          <w:rtl/>
        </w:rPr>
      </w:pPr>
    </w:p>
    <w:p w14:paraId="6B77356F" w14:textId="77777777" w:rsidR="00A2507A" w:rsidRPr="0074671F" w:rsidRDefault="00A2507A" w:rsidP="00D144DB">
      <w:pPr>
        <w:rPr>
          <w:rtl/>
        </w:rPr>
      </w:pPr>
    </w:p>
    <w:p w14:paraId="5749D1B1" w14:textId="77777777" w:rsidR="00A2507A" w:rsidRPr="0074671F" w:rsidRDefault="00A2507A" w:rsidP="00D144DB">
      <w:pPr>
        <w:rPr>
          <w:rtl/>
        </w:rPr>
      </w:pPr>
    </w:p>
    <w:p w14:paraId="45FE6292" w14:textId="77777777" w:rsidR="00A2507A" w:rsidRPr="0074671F" w:rsidRDefault="00A2507A" w:rsidP="00D144DB">
      <w:pPr>
        <w:rPr>
          <w:rtl/>
        </w:rPr>
      </w:pPr>
    </w:p>
    <w:p w14:paraId="4B184AC3" w14:textId="77777777" w:rsidR="00A2507A" w:rsidRPr="0074671F" w:rsidRDefault="00A2507A" w:rsidP="00D144D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4671F" w14:paraId="5456774B" w14:textId="77777777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14:paraId="7DF8FEDE" w14:textId="77777777" w:rsidR="002D07C3" w:rsidRPr="0074671F" w:rsidRDefault="00DD0E78" w:rsidP="002D07C3">
            <w:pPr>
              <w:jc w:val="center"/>
              <w:rPr>
                <w:b/>
                <w:bCs/>
              </w:rPr>
            </w:pPr>
            <w:r w:rsidRPr="0074671F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74671F" w14:paraId="41C550B8" w14:textId="77777777" w:rsidTr="00B109A7">
        <w:tc>
          <w:tcPr>
            <w:tcW w:w="2689" w:type="dxa"/>
            <w:vAlign w:val="center"/>
          </w:tcPr>
          <w:p w14:paraId="142B60C6" w14:textId="77777777" w:rsidR="00673AFF" w:rsidRPr="0074671F" w:rsidRDefault="00DD0E78" w:rsidP="00673AFF">
            <w:pPr>
              <w:jc w:val="center"/>
            </w:pPr>
            <w:r w:rsidRPr="0074671F">
              <w:t>Expected of students (Participation-involvement)</w:t>
            </w:r>
          </w:p>
        </w:tc>
        <w:tc>
          <w:tcPr>
            <w:tcW w:w="6371" w:type="dxa"/>
          </w:tcPr>
          <w:p w14:paraId="4FCA7250" w14:textId="58FDEF52" w:rsidR="000955C1" w:rsidRP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Attendance at lectures and practical work sessions </w:t>
            </w:r>
          </w:p>
          <w:p w14:paraId="2490543C" w14:textId="3B615A06" w:rsidR="000955C1" w:rsidRP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Active participation in class discussions and exercises </w:t>
            </w:r>
          </w:p>
          <w:p w14:paraId="19115552" w14:textId="77777777" w:rsid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Preparation for sessions (readings and revisions) as requested by the instructor </w:t>
            </w:r>
          </w:p>
          <w:p w14:paraId="1D51C50A" w14:textId="563DB9E4" w:rsidR="000955C1" w:rsidRP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Serious completion of tutorials and assignments </w:t>
            </w:r>
          </w:p>
          <w:p w14:paraId="5F2C4E51" w14:textId="15818EC4" w:rsidR="00673AFF" w:rsidRPr="0074671F" w:rsidRDefault="000955C1" w:rsidP="000955C1">
            <w:pPr>
              <w:pStyle w:val="Paragraphedeliste"/>
              <w:numPr>
                <w:ilvl w:val="0"/>
                <w:numId w:val="17"/>
              </w:numPr>
            </w:pPr>
            <w:r w:rsidRPr="000955C1">
              <w:rPr>
                <w:lang w:val="aa-ET"/>
              </w:rPr>
              <w:t>Respect of deadlines for the submission of assigned work</w:t>
            </w:r>
          </w:p>
        </w:tc>
      </w:tr>
      <w:tr w:rsidR="00673AFF" w:rsidRPr="0074671F" w14:paraId="28FE5509" w14:textId="77777777" w:rsidTr="00A2507A">
        <w:trPr>
          <w:trHeight w:val="585"/>
        </w:trPr>
        <w:tc>
          <w:tcPr>
            <w:tcW w:w="2689" w:type="dxa"/>
            <w:vAlign w:val="center"/>
          </w:tcPr>
          <w:p w14:paraId="49B66DC6" w14:textId="77777777" w:rsidR="00673AFF" w:rsidRPr="0074671F" w:rsidRDefault="00DD0E78" w:rsidP="00673AFF">
            <w:pPr>
              <w:jc w:val="center"/>
            </w:pPr>
            <w:r w:rsidRPr="0074671F">
              <w:t>Teacher expectations</w:t>
            </w:r>
          </w:p>
        </w:tc>
        <w:tc>
          <w:tcPr>
            <w:tcW w:w="6371" w:type="dxa"/>
          </w:tcPr>
          <w:p w14:paraId="1D6E2B3B" w14:textId="170F4F60" w:rsidR="000955C1" w:rsidRP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 Provide clear and up-to-date course materials </w:t>
            </w:r>
          </w:p>
          <w:p w14:paraId="267D2C9C" w14:textId="4B4892CE" w:rsidR="000955C1" w:rsidRP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Ensure personalized support during tutorial sessions </w:t>
            </w:r>
          </w:p>
          <w:p w14:paraId="2B251CAA" w14:textId="29E8DD27" w:rsidR="000955C1" w:rsidRP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Be available to answer students’ questions (in person and/or by email) </w:t>
            </w:r>
          </w:p>
          <w:p w14:paraId="49C95DE1" w14:textId="607035EA" w:rsidR="000955C1" w:rsidRPr="000955C1" w:rsidRDefault="000955C1" w:rsidP="000955C1">
            <w:pPr>
              <w:pStyle w:val="Paragraphedeliste"/>
              <w:numPr>
                <w:ilvl w:val="0"/>
                <w:numId w:val="17"/>
              </w:numPr>
              <w:rPr>
                <w:lang w:val="aa-ET"/>
              </w:rPr>
            </w:pPr>
            <w:r w:rsidRPr="000955C1">
              <w:rPr>
                <w:lang w:val="aa-ET"/>
              </w:rPr>
              <w:t xml:space="preserve">Provide constructive feedback on assessments and completed assignments </w:t>
            </w:r>
          </w:p>
          <w:p w14:paraId="769E10FB" w14:textId="7A56D7D9" w:rsidR="00673AFF" w:rsidRPr="0074671F" w:rsidRDefault="000955C1" w:rsidP="000955C1">
            <w:pPr>
              <w:pStyle w:val="Paragraphedeliste"/>
              <w:numPr>
                <w:ilvl w:val="0"/>
                <w:numId w:val="17"/>
              </w:numPr>
            </w:pPr>
            <w:r w:rsidRPr="000955C1">
              <w:rPr>
                <w:lang w:val="aa-ET"/>
              </w:rPr>
              <w:t>Adapt the teaching content according to students’ level and needs</w:t>
            </w:r>
          </w:p>
        </w:tc>
      </w:tr>
    </w:tbl>
    <w:p w14:paraId="40110AD1" w14:textId="77777777" w:rsidR="00D144DB" w:rsidRPr="0074671F" w:rsidRDefault="00D144DB" w:rsidP="00D144D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4671F" w14:paraId="61DEB86A" w14:textId="77777777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14:paraId="68D8D7E1" w14:textId="77777777" w:rsidR="002D07C3" w:rsidRPr="0074671F" w:rsidRDefault="002D07C3" w:rsidP="00323CE6">
            <w:pPr>
              <w:jc w:val="center"/>
              <w:rPr>
                <w:b/>
                <w:bCs/>
              </w:rPr>
            </w:pPr>
            <w:r w:rsidRPr="0074671F">
              <w:rPr>
                <w:b/>
                <w:bCs/>
              </w:rPr>
              <w:t>BIBLIOGRAPH</w:t>
            </w:r>
            <w:r w:rsidR="00DD0E78" w:rsidRPr="0074671F">
              <w:rPr>
                <w:b/>
                <w:bCs/>
              </w:rPr>
              <w:t>Y</w:t>
            </w:r>
          </w:p>
        </w:tc>
      </w:tr>
      <w:tr w:rsidR="004A3421" w:rsidRPr="0074671F" w14:paraId="6D6FBA87" w14:textId="77777777" w:rsidTr="00A2507A">
        <w:trPr>
          <w:trHeight w:val="802"/>
        </w:trPr>
        <w:tc>
          <w:tcPr>
            <w:tcW w:w="2689" w:type="dxa"/>
          </w:tcPr>
          <w:p w14:paraId="3855A701" w14:textId="77777777" w:rsidR="004A3421" w:rsidRPr="0074671F" w:rsidRDefault="00DD0E78" w:rsidP="004A3421">
            <w:r w:rsidRPr="0074671F">
              <w:t>Books and digital resources</w:t>
            </w:r>
          </w:p>
        </w:tc>
        <w:tc>
          <w:tcPr>
            <w:tcW w:w="6371" w:type="dxa"/>
          </w:tcPr>
          <w:p w14:paraId="5D897A51" w14:textId="77777777" w:rsidR="000955C1" w:rsidRPr="000955C1" w:rsidRDefault="000955C1" w:rsidP="000955C1">
            <w:pPr>
              <w:jc w:val="both"/>
              <w:rPr>
                <w:lang w:val="fr-FR"/>
              </w:rPr>
            </w:pPr>
            <w:r w:rsidRPr="002D4D79">
              <w:t xml:space="preserve">Prescott, L. M., Willey, J. M., Sherwood, L. M., &amp; Woolverton, C. J. (2018). </w:t>
            </w:r>
            <w:r w:rsidRPr="000955C1">
              <w:rPr>
                <w:lang w:val="fr-FR"/>
              </w:rPr>
              <w:t>Microbiologie. de Boeck Supérieur.</w:t>
            </w:r>
          </w:p>
          <w:p w14:paraId="7E266C55" w14:textId="77777777" w:rsidR="000955C1" w:rsidRDefault="000955C1" w:rsidP="000955C1">
            <w:pPr>
              <w:jc w:val="both"/>
            </w:pPr>
            <w:r w:rsidRPr="000955C1">
              <w:rPr>
                <w:lang w:val="fr-FR"/>
              </w:rPr>
              <w:t xml:space="preserve">Branger, A., Richer, M. M., &amp; Roustel, S. (2007). Alimentation, sécurité et contrôles microbiologiques. </w:t>
            </w:r>
            <w:r>
              <w:t>Educagri Editions.</w:t>
            </w:r>
          </w:p>
          <w:p w14:paraId="23170333" w14:textId="77777777" w:rsidR="000955C1" w:rsidRPr="002D4D79" w:rsidRDefault="000955C1" w:rsidP="000955C1">
            <w:pPr>
              <w:jc w:val="both"/>
            </w:pPr>
            <w:r w:rsidRPr="002D4D79">
              <w:t>Fermentation: Principles and Applications. In Molecular Techniques in the Microbial Ecology of Fermented Foods p. 280. Springer, New York.</w:t>
            </w:r>
          </w:p>
          <w:p w14:paraId="48F4ABCD" w14:textId="77777777" w:rsidR="005F6BBF" w:rsidRPr="0074671F" w:rsidRDefault="005F6BBF" w:rsidP="004A3421"/>
        </w:tc>
      </w:tr>
      <w:tr w:rsidR="004A3421" w:rsidRPr="0074671F" w14:paraId="367F9B0D" w14:textId="77777777" w:rsidTr="00A2507A">
        <w:trPr>
          <w:trHeight w:val="416"/>
        </w:trPr>
        <w:tc>
          <w:tcPr>
            <w:tcW w:w="2689" w:type="dxa"/>
          </w:tcPr>
          <w:p w14:paraId="7253ABD3" w14:textId="77777777" w:rsidR="004A3421" w:rsidRPr="0074671F" w:rsidRDefault="004A3421" w:rsidP="004A3421">
            <w:r w:rsidRPr="0074671F">
              <w:t xml:space="preserve"> Articles</w:t>
            </w:r>
          </w:p>
        </w:tc>
        <w:tc>
          <w:tcPr>
            <w:tcW w:w="6371" w:type="dxa"/>
          </w:tcPr>
          <w:p w14:paraId="7E383791" w14:textId="77777777" w:rsidR="000955C1" w:rsidRPr="000955C1" w:rsidRDefault="000955C1" w:rsidP="000955C1">
            <w:pPr>
              <w:jc w:val="both"/>
              <w:rPr>
                <w:lang w:val="fr-FR"/>
              </w:rPr>
            </w:pPr>
            <w:r w:rsidRPr="000955C1">
              <w:rPr>
                <w:lang w:val="fr-FR"/>
              </w:rPr>
              <w:t>El Hentati, F. Z., Iobagiu, C., &amp; Lambert, C. (2009). Cytométrie et ses applications en immunologie clinique. Revue Francophone des laboratoires, 2009(410), 23-32.</w:t>
            </w:r>
          </w:p>
          <w:p w14:paraId="4DB8B5A7" w14:textId="77777777" w:rsidR="000955C1" w:rsidRDefault="000955C1" w:rsidP="000955C1">
            <w:pPr>
              <w:jc w:val="both"/>
            </w:pPr>
            <w:r w:rsidRPr="000955C1">
              <w:rPr>
                <w:lang w:val="fr-FR"/>
              </w:rPr>
              <w:t xml:space="preserve">Zafrani, L., &amp; Monneret, G. (2017). Comprendre la cytométrie en flux. </w:t>
            </w:r>
            <w:r w:rsidRPr="002D4D79">
              <w:t>Médecine Intensive Réanimation, 26(6), 517.</w:t>
            </w:r>
          </w:p>
          <w:p w14:paraId="421DAACC" w14:textId="77777777" w:rsidR="000955C1" w:rsidRDefault="000955C1" w:rsidP="000955C1">
            <w:r w:rsidRPr="002D4D79">
              <w:t xml:space="preserve">Cocolin, L., &amp; Ercolini, D. (2015). Zooming into food-associated microbial consortia: a cultural evolution. </w:t>
            </w:r>
            <w:r>
              <w:t>Current</w:t>
            </w:r>
          </w:p>
          <w:p w14:paraId="072E39DE" w14:textId="77777777" w:rsidR="000955C1" w:rsidRDefault="000955C1" w:rsidP="000955C1">
            <w:pPr>
              <w:jc w:val="both"/>
            </w:pPr>
            <w:r>
              <w:lastRenderedPageBreak/>
              <w:t>Opinion in Food Science, 2, 43-50.</w:t>
            </w:r>
          </w:p>
          <w:p w14:paraId="136EA064" w14:textId="77777777" w:rsidR="000955C1" w:rsidRPr="002D4D79" w:rsidRDefault="000955C1" w:rsidP="000955C1">
            <w:r w:rsidRPr="002D4D79">
              <w:t>El Sheikha, A. F., &amp; Hu, D. M. (2020). Molecular techniques reveal more secrets of fermented foods. Critical reviews in food science and nutrition, 60(1), 11-32.</w:t>
            </w:r>
          </w:p>
          <w:p w14:paraId="160BCC49" w14:textId="77777777" w:rsidR="000955C1" w:rsidRDefault="000955C1" w:rsidP="000955C1">
            <w:pPr>
              <w:jc w:val="both"/>
            </w:pPr>
            <w:r w:rsidRPr="002D4D79">
              <w:t>Tamang, J. P., Watanabe, K., &amp; Holzapfel, W. H. (2016). Review: diversity of microorganisms in global fermented</w:t>
            </w:r>
            <w:r>
              <w:t xml:space="preserve"> </w:t>
            </w:r>
            <w:r w:rsidRPr="002D4D79">
              <w:t>foods and beverages. Front Microbiol.</w:t>
            </w:r>
          </w:p>
          <w:p w14:paraId="5DA8C996" w14:textId="77777777" w:rsidR="000955C1" w:rsidRPr="002D4D79" w:rsidRDefault="000955C1" w:rsidP="000955C1">
            <w:r w:rsidRPr="002D4D79">
              <w:t xml:space="preserve">Giraffa, G., Carminati, D. (2008). Molecular Techniques in Food </w:t>
            </w:r>
          </w:p>
          <w:p w14:paraId="0EF3B551" w14:textId="77777777" w:rsidR="005F6BBF" w:rsidRPr="0074671F" w:rsidRDefault="005F6BBF" w:rsidP="004A3421"/>
        </w:tc>
      </w:tr>
      <w:tr w:rsidR="004A3421" w:rsidRPr="0074671F" w14:paraId="236098CA" w14:textId="77777777" w:rsidTr="00323CE6">
        <w:tc>
          <w:tcPr>
            <w:tcW w:w="2689" w:type="dxa"/>
          </w:tcPr>
          <w:p w14:paraId="586C0528" w14:textId="77777777" w:rsidR="004A3421" w:rsidRPr="0074671F" w:rsidRDefault="00DD0E78" w:rsidP="004A3421">
            <w:r w:rsidRPr="0074671F">
              <w:lastRenderedPageBreak/>
              <w:t>Handouts</w:t>
            </w:r>
          </w:p>
          <w:p w14:paraId="430EBBA7" w14:textId="77777777" w:rsidR="004A3421" w:rsidRPr="0074671F" w:rsidRDefault="004A3421" w:rsidP="004A3421"/>
        </w:tc>
        <w:tc>
          <w:tcPr>
            <w:tcW w:w="6371" w:type="dxa"/>
          </w:tcPr>
          <w:p w14:paraId="2741D3A1" w14:textId="33224213" w:rsidR="005F6BBF" w:rsidRPr="0074671F" w:rsidRDefault="000955C1" w:rsidP="004A3421">
            <w:r>
              <w:t>/</w:t>
            </w:r>
          </w:p>
        </w:tc>
      </w:tr>
      <w:tr w:rsidR="004A3421" w:rsidRPr="0074671F" w14:paraId="755A4B1F" w14:textId="77777777" w:rsidTr="00A2507A">
        <w:trPr>
          <w:trHeight w:val="856"/>
        </w:trPr>
        <w:tc>
          <w:tcPr>
            <w:tcW w:w="2689" w:type="dxa"/>
          </w:tcPr>
          <w:p w14:paraId="4BD233EE" w14:textId="77777777" w:rsidR="004A3421" w:rsidRPr="0074671F" w:rsidRDefault="00DD0E78" w:rsidP="004A3421">
            <w:r w:rsidRPr="0074671F">
              <w:t>Web sites</w:t>
            </w:r>
          </w:p>
        </w:tc>
        <w:tc>
          <w:tcPr>
            <w:tcW w:w="6371" w:type="dxa"/>
          </w:tcPr>
          <w:p w14:paraId="5A1F144A" w14:textId="721CAFE0" w:rsidR="005F6BBF" w:rsidRPr="0074671F" w:rsidRDefault="000955C1" w:rsidP="004A3421">
            <w:r w:rsidRPr="002A18D3">
              <w:t>https://blast.ncbi.nlm.nih.gov/Blast.cgi</w:t>
            </w:r>
          </w:p>
        </w:tc>
      </w:tr>
    </w:tbl>
    <w:p w14:paraId="2400E836" w14:textId="77777777" w:rsidR="002D07C3" w:rsidRPr="0074671F" w:rsidRDefault="002D07C3" w:rsidP="00D144DB"/>
    <w:p w14:paraId="51D93483" w14:textId="705DE427" w:rsidR="009B73C9" w:rsidRPr="00CF7D29" w:rsidRDefault="001B7281" w:rsidP="00BE6AF2">
      <w:pPr>
        <w:rPr>
          <w:lang w:val="en-US"/>
        </w:rPr>
      </w:pPr>
      <w:bookmarkStart w:id="6" w:name="_GoBack"/>
      <w:bookmarkEnd w:id="6"/>
      <w:r>
        <w:rPr>
          <w:b/>
          <w:bCs/>
          <w:noProof/>
          <w:u w:val="single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057B7" wp14:editId="13E91882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136775"/>
                <wp:effectExtent l="0" t="0" r="19050" b="158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13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72C3DE" w14:textId="77777777" w:rsidR="00E04AFD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74671F">
                              <w:rPr>
                                <w:b/>
                                <w:bCs/>
                                <w:u w:val="single"/>
                              </w:rPr>
                              <w:t>Wet stamp of the department</w:t>
                            </w:r>
                          </w:p>
                          <w:p w14:paraId="6F4EE425" w14:textId="40934605" w:rsidR="001B7281" w:rsidRPr="0074671F" w:rsidRDefault="001B7281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CF1FAEA" wp14:editId="1A33DFB1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057B7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" fillcolor="white [3201]" strokeweight=".5pt">
                <v:path arrowok="t"/>
                <v:textbox>
                  <w:txbxContent>
                    <w:p w14:paraId="0472C3DE" w14:textId="77777777" w:rsidR="00E04AFD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rtl/>
                        </w:rPr>
                      </w:pPr>
                      <w:r w:rsidRPr="0074671F">
                        <w:rPr>
                          <w:b/>
                          <w:bCs/>
                          <w:u w:val="single"/>
                        </w:rPr>
                        <w:t>Wet stamp of the department</w:t>
                      </w:r>
                    </w:p>
                    <w:p w14:paraId="6F4EE425" w14:textId="40934605" w:rsidR="001B7281" w:rsidRPr="0074671F" w:rsidRDefault="001B7281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CF1FAEA" wp14:editId="1A33DFB1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C1212"/>
    <w:multiLevelType w:val="hybridMultilevel"/>
    <w:tmpl w:val="F04C52C2"/>
    <w:lvl w:ilvl="0" w:tplc="3F12F2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3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955C1"/>
    <w:rsid w:val="000A2139"/>
    <w:rsid w:val="000C19B5"/>
    <w:rsid w:val="00121ACD"/>
    <w:rsid w:val="00121DA8"/>
    <w:rsid w:val="001A338C"/>
    <w:rsid w:val="001B6C15"/>
    <w:rsid w:val="001B7281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5FC4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4671F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C4935"/>
    <w:rsid w:val="009E136F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BF3C06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DC605B"/>
  <w15:docId w15:val="{66DFD40E-EE63-42A2-A0D9-7826BD89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  <w:rPr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C9DE6AC7CB4BCDB2F8ED46057F7E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3F549B-8983-48C2-BA5E-70047D90D3C1}"/>
      </w:docPartPr>
      <w:docPartBody>
        <w:p w:rsidR="00B862B4" w:rsidRDefault="00323458" w:rsidP="00323458">
          <w:pPr>
            <w:pStyle w:val="2AC9DE6AC7CB4BCDB2F8ED46057F7EA7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A1FA093840B4CB0B364418A42942B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710F24-88ED-4F47-989C-24E9FBEBA667}"/>
      </w:docPartPr>
      <w:docPartBody>
        <w:p w:rsidR="00B862B4" w:rsidRDefault="00323458" w:rsidP="00323458">
          <w:pPr>
            <w:pStyle w:val="4A1FA093840B4CB0B364418A42942BB7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323458"/>
    <w:rsid w:val="00513948"/>
    <w:rsid w:val="005A5D73"/>
    <w:rsid w:val="00780C91"/>
    <w:rsid w:val="00796332"/>
    <w:rsid w:val="008159DD"/>
    <w:rsid w:val="00AA6FD8"/>
    <w:rsid w:val="00B317D6"/>
    <w:rsid w:val="00B862B4"/>
    <w:rsid w:val="00BF3C06"/>
    <w:rsid w:val="00C21242"/>
    <w:rsid w:val="00CD648A"/>
    <w:rsid w:val="00E45825"/>
    <w:rsid w:val="00E66632"/>
    <w:rsid w:val="00EE1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23458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  <w:style w:type="paragraph" w:customStyle="1" w:styleId="2AC9DE6AC7CB4BCDB2F8ED46057F7EA7">
    <w:name w:val="2AC9DE6AC7CB4BCDB2F8ED46057F7EA7"/>
    <w:rsid w:val="00323458"/>
    <w:pPr>
      <w:spacing w:line="278" w:lineRule="auto"/>
    </w:pPr>
    <w:rPr>
      <w:kern w:val="2"/>
      <w:sz w:val="24"/>
      <w:szCs w:val="24"/>
      <w:lang w:val="aa-ET" w:eastAsia="aa-ET"/>
      <w14:ligatures w14:val="standardContextual"/>
    </w:rPr>
  </w:style>
  <w:style w:type="paragraph" w:customStyle="1" w:styleId="4A1FA093840B4CB0B364418A42942BB7">
    <w:name w:val="4A1FA093840B4CB0B364418A42942BB7"/>
    <w:rsid w:val="00323458"/>
    <w:pPr>
      <w:spacing w:line="278" w:lineRule="auto"/>
    </w:pPr>
    <w:rPr>
      <w:kern w:val="2"/>
      <w:sz w:val="24"/>
      <w:szCs w:val="24"/>
      <w:lang w:val="aa-ET" w:eastAsia="aa-E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7DCA7-7CB8-4ADB-A806-079B9A8D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0</TotalTime>
  <Pages>4</Pages>
  <Words>1072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2023-03-05T13:51:00Z</cp:lastPrinted>
  <dcterms:created xsi:type="dcterms:W3CDTF">2026-07-15T12:18:00Z</dcterms:created>
  <dcterms:modified xsi:type="dcterms:W3CDTF">2026-07-15T12:18:00Z</dcterms:modified>
</cp:coreProperties>
</file>